
<file path=[Content_Types].xml><?xml version="1.0" encoding="utf-8"?>
<Types xmlns="http://schemas.openxmlformats.org/package/2006/content-types">
  <Default Extension="emf" ContentType="image/x-emf"/>
  <Default Extension="gif" ContentType="image/gi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7B9AACC" w14:textId="4BF46678" w:rsidR="00BA788F" w:rsidRPr="007C4151" w:rsidRDefault="0025061D" w:rsidP="006B0207">
      <w:pPr>
        <w:pStyle w:val="Title"/>
      </w:pPr>
      <w:r>
        <w:rPr>
          <w:lang w:val="en-GB" w:eastAsia="en-GB"/>
        </w:rPr>
        <mc:AlternateContent>
          <mc:Choice Requires="wpg">
            <w:drawing>
              <wp:anchor distT="0" distB="0" distL="114300" distR="114300" simplePos="0" relativeHeight="251677696" behindDoc="0" locked="1" layoutInCell="1" allowOverlap="1" wp14:anchorId="16B0CB6F" wp14:editId="07A96289">
                <wp:simplePos x="0" y="0"/>
                <wp:positionH relativeFrom="page">
                  <wp:posOffset>869950</wp:posOffset>
                </wp:positionH>
                <wp:positionV relativeFrom="page">
                  <wp:posOffset>387350</wp:posOffset>
                </wp:positionV>
                <wp:extent cx="1741805" cy="1263015"/>
                <wp:effectExtent l="0" t="0" r="0" b="13335"/>
                <wp:wrapThrough wrapText="right">
                  <wp:wrapPolygon edited="0">
                    <wp:start x="14410" y="0"/>
                    <wp:lineTo x="10867" y="0"/>
                    <wp:lineTo x="3307" y="3584"/>
                    <wp:lineTo x="3307" y="5213"/>
                    <wp:lineTo x="709" y="7819"/>
                    <wp:lineTo x="709" y="9448"/>
                    <wp:lineTo x="3307" y="10425"/>
                    <wp:lineTo x="3307" y="21502"/>
                    <wp:lineTo x="18190" y="21502"/>
                    <wp:lineTo x="18190" y="10425"/>
                    <wp:lineTo x="20789" y="9774"/>
                    <wp:lineTo x="20789" y="5213"/>
                    <wp:lineTo x="18190" y="4235"/>
                    <wp:lineTo x="16537" y="0"/>
                    <wp:lineTo x="14410" y="0"/>
                  </wp:wrapPolygon>
                </wp:wrapThrough>
                <wp:docPr id="2" name="Group 3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41805" cy="1263015"/>
                          <a:chOff x="10" y="326"/>
                          <a:chExt cx="2741" cy="1989"/>
                        </a:xfrm>
                      </wpg:grpSpPr>
                      <wps:wsp>
                        <wps:cNvPr id="3" name="AutoShape 26" descr="home3"/>
                        <wps:cNvSpPr>
                          <a:spLocks noChangeArrowheads="1"/>
                        </wps:cNvSpPr>
                        <wps:spPr bwMode="auto">
                          <a:xfrm flipV="1">
                            <a:off x="496" y="555"/>
                            <a:ext cx="1769" cy="1760"/>
                          </a:xfrm>
                          <a:prstGeom prst="flowChartOffpageConnector">
                            <a:avLst/>
                          </a:prstGeom>
                          <a:blipFill dpi="0" rotWithShape="0">
                            <a:blip r:embed="rId10"/>
                            <a:srcRect/>
                            <a:stretch>
                              <a:fillRect/>
                            </a:stretch>
                          </a:blipFill>
                          <a:ln w="19050">
                            <a:solidFill>
                              <a:schemeClr val="accent1">
                                <a:lumMod val="100000"/>
                                <a:lumOff val="0"/>
                              </a:schemeClr>
                            </a:solidFill>
                            <a:miter lim="800000"/>
                            <a:headEnd/>
                            <a:tailEnd/>
                          </a:ln>
                          <a:effectLst/>
                          <a:extLst>
                            <a:ext uri="{AF507438-7753-43E0-B8FC-AC1667EBCBE1}">
                              <a14:hiddenEffects xmlns:a14="http://schemas.microsoft.com/office/drawing/2010/main">
                                <a:effectLst>
                                  <a:outerShdw dist="25400" dir="5400000" algn="ctr" rotWithShape="0">
                                    <a:srgbClr val="808080">
                                      <a:alpha val="35001"/>
                                    </a:srgbClr>
                                  </a:outerShdw>
                                </a:effectLst>
                              </a14:hiddenEffects>
                            </a:ext>
                          </a:extLst>
                        </wps:spPr>
                        <wps:bodyPr rot="0" vert="horz" wrap="square" lIns="91440" tIns="91440" rIns="91440" bIns="91440" anchor="t" anchorCtr="0" upright="1">
                          <a:noAutofit/>
                        </wps:bodyPr>
                      </wps:wsp>
                      <wpg:grpSp>
                        <wpg:cNvPr id="4" name="Group 38"/>
                        <wpg:cNvGrpSpPr>
                          <a:grpSpLocks/>
                        </wpg:cNvGrpSpPr>
                        <wpg:grpSpPr bwMode="auto">
                          <a:xfrm>
                            <a:off x="10" y="326"/>
                            <a:ext cx="2741" cy="573"/>
                            <a:chOff x="10" y="326"/>
                            <a:chExt cx="2741" cy="573"/>
                          </a:xfrm>
                        </wpg:grpSpPr>
                        <wps:wsp>
                          <wps:cNvPr id="5" name="AutoShape 31"/>
                          <wps:cNvSpPr>
                            <a:spLocks noChangeArrowheads="1"/>
                          </wps:cNvSpPr>
                          <wps:spPr bwMode="auto">
                            <a:xfrm rot="5400000" flipH="1">
                              <a:off x="1736" y="468"/>
                              <a:ext cx="504" cy="220"/>
                            </a:xfrm>
                            <a:prstGeom prst="roundRect">
                              <a:avLst>
                                <a:gd name="adj" fmla="val 50000"/>
                              </a:avLst>
                            </a:prstGeom>
                            <a:solidFill>
                              <a:schemeClr val="accent1">
                                <a:lumMod val="100000"/>
                                <a:lumOff val="0"/>
                              </a:schemeClr>
                            </a:solidFill>
                            <a:ln>
                              <a:noFill/>
                            </a:ln>
                            <a:effectLst/>
                            <a:extLst>
                              <a:ext uri="{91240B29-F687-4F45-9708-019B960494DF}">
                                <a14:hiddenLine xmlns:a14="http://schemas.microsoft.com/office/drawing/2010/main" w="19050">
                                  <a:solidFill>
                                    <a:srgbClr val="4A7EBB"/>
                                  </a:solidFill>
                                  <a:round/>
                                  <a:headEnd/>
                                  <a:tailEnd/>
                                </a14:hiddenLine>
                              </a:ext>
                              <a:ext uri="{AF507438-7753-43E0-B8FC-AC1667EBCBE1}">
                                <a14:hiddenEffects xmlns:a14="http://schemas.microsoft.com/office/drawing/2010/main">
                                  <a:effectLst>
                                    <a:outerShdw dist="25400" dir="5400000" algn="ctr" rotWithShape="0">
                                      <a:srgbClr val="808080">
                                        <a:alpha val="35001"/>
                                      </a:srgbClr>
                                    </a:outerShdw>
                                  </a:effectLst>
                                </a14:hiddenEffects>
                              </a:ext>
                            </a:extLst>
                          </wps:spPr>
                          <wps:bodyPr rot="0" vert="horz" wrap="square" lIns="91440" tIns="91440" rIns="91440" bIns="91440" anchor="t" anchorCtr="0" upright="1">
                            <a:noAutofit/>
                          </wps:bodyPr>
                        </wps:wsp>
                        <wpg:grpSp>
                          <wpg:cNvPr id="6" name="Group 37"/>
                          <wpg:cNvGrpSpPr>
                            <a:grpSpLocks/>
                          </wpg:cNvGrpSpPr>
                          <wpg:grpSpPr bwMode="auto">
                            <a:xfrm>
                              <a:off x="10" y="679"/>
                              <a:ext cx="2741" cy="220"/>
                              <a:chOff x="10" y="679"/>
                              <a:chExt cx="2741" cy="220"/>
                            </a:xfrm>
                          </wpg:grpSpPr>
                          <wps:wsp>
                            <wps:cNvPr id="7" name="AutoShape 29"/>
                            <wps:cNvSpPr>
                              <a:spLocks noChangeArrowheads="1"/>
                            </wps:cNvSpPr>
                            <wps:spPr bwMode="auto">
                              <a:xfrm rot="-1746266">
                                <a:off x="10" y="679"/>
                                <a:ext cx="1561" cy="220"/>
                              </a:xfrm>
                              <a:prstGeom prst="roundRect">
                                <a:avLst>
                                  <a:gd name="adj" fmla="val 50000"/>
                                </a:avLst>
                              </a:prstGeom>
                              <a:solidFill>
                                <a:schemeClr val="accent1">
                                  <a:lumMod val="100000"/>
                                  <a:lumOff val="0"/>
                                </a:schemeClr>
                              </a:solidFill>
                              <a:ln>
                                <a:noFill/>
                              </a:ln>
                              <a:effectLst/>
                              <a:extLst>
                                <a:ext uri="{91240B29-F687-4F45-9708-019B960494DF}">
                                  <a14:hiddenLine xmlns:a14="http://schemas.microsoft.com/office/drawing/2010/main" w="19050">
                                    <a:solidFill>
                                      <a:srgbClr val="4A7EBB"/>
                                    </a:solidFill>
                                    <a:round/>
                                    <a:headEnd/>
                                    <a:tailEnd/>
                                  </a14:hiddenLine>
                                </a:ext>
                                <a:ext uri="{AF507438-7753-43E0-B8FC-AC1667EBCBE1}">
                                  <a14:hiddenEffects xmlns:a14="http://schemas.microsoft.com/office/drawing/2010/main">
                                    <a:effectLst>
                                      <a:outerShdw dist="25400" dir="5400000" algn="ctr" rotWithShape="0">
                                        <a:srgbClr val="808080">
                                          <a:alpha val="35001"/>
                                        </a:srgbClr>
                                      </a:outerShdw>
                                    </a:effectLst>
                                  </a14:hiddenEffects>
                                </a:ext>
                              </a:extLst>
                            </wps:spPr>
                            <wps:bodyPr rot="0" vert="horz" wrap="square" lIns="91440" tIns="91440" rIns="91440" bIns="91440" anchor="t" anchorCtr="0" upright="1">
                              <a:noAutofit/>
                            </wps:bodyPr>
                          </wps:wsp>
                          <wps:wsp>
                            <wps:cNvPr id="8" name="AutoShape 36"/>
                            <wps:cNvSpPr>
                              <a:spLocks noChangeArrowheads="1"/>
                            </wps:cNvSpPr>
                            <wps:spPr bwMode="auto">
                              <a:xfrm rot="1746266" flipH="1">
                                <a:off x="1190" y="679"/>
                                <a:ext cx="1561" cy="220"/>
                              </a:xfrm>
                              <a:prstGeom prst="roundRect">
                                <a:avLst>
                                  <a:gd name="adj" fmla="val 50000"/>
                                </a:avLst>
                              </a:prstGeom>
                              <a:solidFill>
                                <a:schemeClr val="accent1">
                                  <a:lumMod val="100000"/>
                                  <a:lumOff val="0"/>
                                </a:schemeClr>
                              </a:solidFill>
                              <a:ln>
                                <a:noFill/>
                              </a:ln>
                              <a:effectLst/>
                              <a:extLst>
                                <a:ext uri="{91240B29-F687-4F45-9708-019B960494DF}">
                                  <a14:hiddenLine xmlns:a14="http://schemas.microsoft.com/office/drawing/2010/main" w="19050">
                                    <a:solidFill>
                                      <a:srgbClr val="4A7EBB"/>
                                    </a:solidFill>
                                    <a:round/>
                                    <a:headEnd/>
                                    <a:tailEnd/>
                                  </a14:hiddenLine>
                                </a:ext>
                                <a:ext uri="{AF507438-7753-43E0-B8FC-AC1667EBCBE1}">
                                  <a14:hiddenEffects xmlns:a14="http://schemas.microsoft.com/office/drawing/2010/main">
                                    <a:effectLst>
                                      <a:outerShdw dist="25400" dir="5400000" algn="ctr" rotWithShape="0">
                                        <a:srgbClr val="808080">
                                          <a:alpha val="35001"/>
                                        </a:srgbClr>
                                      </a:outerShdw>
                                    </a:effectLst>
                                  </a14:hiddenEffects>
                                </a:ext>
                              </a:extLst>
                            </wps:spPr>
                            <wps:bodyPr rot="0" vert="horz" wrap="square" lIns="91440" tIns="91440" rIns="91440" bIns="91440" anchor="t"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w14:anchorId="0CB3AB1E" id="Group 39" o:spid="_x0000_s1026" style="position:absolute;margin-left:68.5pt;margin-top:30.5pt;width:137.15pt;height:99.45pt;z-index:251677696;mso-position-horizontal-relative:page;mso-position-vertical-relative:page" coordorigin="10,326" coordsize="2741,198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Mnrqc7BAAARREAAA4AAABkcnMvZTJvRG9jLnhtbOxY247bNhB9L9B/&#10;IPietSRbsi2sNgh2k22ApA2aXp5pirq0EqmS9Gq3X9/hkLK8doCiaTcpgvjBIEVyODwz53Cky+f3&#10;fUfuhDatkgWNLyJKhOSqbGVd0J9/evVsQ4mxTJasU1IU9EEY+vzq228uxyEXiWpUVwpNwIg0+TgU&#10;tLF2yBcLwxvRM3OhBiFhsFK6Zxa6ul6Umo1gve8WSRRli1HpctCKC2Pg6Y0fpFdov6oEtz9UlRGW&#10;dAUF3yz+a/zfuf/F1SXLa82GpuXBDfYRXvSslbDpwdQNs4zsdXtmqm+5VkZV9oKrfqGqquUCzwCn&#10;iaOT09xqtR/wLHU+1sMBJoD2BKePNsu/v3unSVsWNKFEsh5ChLuS5dZhMw51DlNu9fB+eKf9AaH5&#10;RvHfDQwvTsddv/aTyW58q0qwx/ZWITb3le6dCTg1uccQPBxCIO4t4fAwXq/iTZRSwmEsTrJlFKc+&#10;SLyBSLp1McQRBpdJNg28DIsTWBxWbjfo/4Llflf0NHjmjgXZZmZAzb8D9H3DBoFxMg6tAOhyAvQF&#10;AIBTCLhMSmE4JGCjerH0EOOiCV/jwSVSXTdM1uKF1mpsBCvBx9jNh5McLXAdA6H5MNqk6trhF7fw&#10;CPfVFrwAANM0IDtjn20DfOsMqXGAj+WDNvZWqJ64RkGrTo3goHb0GlgtrpWUQDalcSd298ZY5+u8&#10;zjmwA29etV1HyqHF+Gtlf21tg+C4B9OkkOkOpr/VA8+hG8X3vZDWi4IWHbOgSKZpB0OJzkW/E5Dj&#10;+nWJGLLcaP4j+As+QttqYXnjmhV4F56D74cBaE++u1mdJCOAuo1S77JRXVu6g6E1J13iutPkjoHo&#10;MM7BLR+Abt8DJfzzOHI/n8Hw3OU2zp9wRwV0ZhDFRzv0rQXN7Nq+oJsjKy5JXsoSj2RZ2/k2uN5J&#10;55dANQxxmdLGU2GnygdIIYgGRgXkHBqN0n9SMoI0FtT8sWdaUNK9lpCG23i1clp63NHHnd1xh0kO&#10;pgpqKfHNaws9WL8fdFs3sJMHRyrHk6rFvHH+ea9CwgNbvRohhw/CFKi2mqgWtGvjifV02nWqQROF&#10;ZgVK18hulv8j3QqrIGifTbZAe/09MMvWEknzSHeAHP+pUGHupSufzihb302JAQRH2V8vvW6tMgwv&#10;ZHSQ/TSC+Lv7Ikkm9kxXzYlqwX0qS8fvWaUcNeoyHJmVv1FS9R2UAEBGkk4UhXigpJ0p2iNeHij7&#10;ZMz3TJbKaY2X1y+f2xD0R3XJ+hNxO1tjBTGn2cztkGfn3D6s4c15TXKanZ+hJFlPWM7cTkKdd1RT&#10;PAm3n0FllyVZhsybKO0ruQNqE6HjNAt13Clmcz0R6pCvjP4f39afoMiG18uz2wrfC57+tpoS+sO3&#10;FVSHWGV/Te4v8rqaxRsL1PDWG9rwro6VQviu4D4GHPdx1vz14+ovAAAA//8DAFBLAwQKAAAAAAAA&#10;ACEAZw9lvFCtAgBQrQIAFQAAAGRycy9tZWRpYS9pbWFnZTEuanBlZ//Y/+EbP0V4aWYAAE1NACoA&#10;AAAIAAcBEgADAAAAAQABAAABGgAFAAAAAQAAAGIBGwAFAAAAAQAAAGoBKAADAAAAAQACAAABMQAC&#10;AAAAIAAAAHIBMgACAAAAFAAAAJKHaQAEAAAAAQAAAKgAAADUAC3GwAAAJxAALcbAAAAnEEFkb2Jl&#10;IFBob3Rvc2hvcCBDUzYgKE1hY2ludG9zaCkAMjAxODowNjoyNSAxOToxNjozOAAAAAADoAEAAwAA&#10;AAEAAQAAoAIABAAAAAEAAAH4oAMABAAAAAEAAAHFAAAAAAAAAAYBAwADAAAAAQAGAAABGgAFAAAA&#10;AQAAASIBGwAFAAAAAQAAASoBKAADAAAAAQACAAACAQAEAAAAAQAAATICAgAEAAAAAQAAGgUAAAAA&#10;AAAASAAAAAEAAABIAAAAAf/Y/+0ADEFkb2JlX0NNAAH/7gAOQWRvYmUAZIAAAAAB/9sAhAAMCAgI&#10;CQgMCQkMEQsKCxEVDwwMDxUYExMVExMYEQwMDAwMDBEMDAwMDAwMDAwMDAwMDAwMDAwMDAwMDAwM&#10;DAwMAQ0LCw0ODRAODhAUDg4OFBQODg4OFBEMDAwMDBERDAwMDAwMEQwMDAwMDAwMDAwMDAwMDAwM&#10;DAwMDAwMDAwMDAz/wAARCACQAKADASIAAhEBAxEB/90ABAAK/8QBPwAAAQUBAQEBAQEAAAAAAAAA&#10;AwABAgQFBgcICQoLAQABBQEBAQEBAQAAAAAAAAABAAIDBAUGBwgJCgsQAAEEAQMCBAIFBwYIBQMM&#10;MwEAAhEDBCESMQVBUWETInGBMgYUkaGxQiMkFVLBYjM0coLRQwclklPw4fFjczUWorKDJkSTVGRF&#10;wqN0NhfSVeJl8rOEw9N14/NGJ5SkhbSVxNTk9KW1xdXl9VZmdoaWprbG1ub2N0dXZ3eHl6e3x9fn&#10;9xEAAgIBAgQEAwQFBgcHBgU1AQACEQMhMRIEQVFhcSITBTKBkRShsUIjwVLR8DMkYuFygpJDUxVj&#10;czTxJQYWorKDByY1wtJEk1SjF2RFVTZ0ZeLys4TD03Xj80aUpIW0lcTU5PSltcXV5fVWZnaGlqa2&#10;xtbm9ic3R1dnd4eXp7fH/9oADAMBAAIRAxEAPwD0c79eQfkJ/wCklFkfQP8AmgymFTP3fvJKi6ip&#10;2jgAO4Bd/wBKHBJTMNs42x935Etr+dgJ+SYVtAgCQPiePmltZqQ0H+sI1SUy2P8A3fyJbbPD56BR&#10;hsA7GmOD/rKctME7Gn+//NSUy2Wdh8wUi1412kAecqMMg7mCOOFM+2Czv+b4/BJTzv8AjCq9X6ld&#10;VZHFdb9f5FtVn8FyH+LJ4PR86v8Acymu/wA+uP8A0Uu9+ttJt+qvWGmf6Fe7afFrDZ/W/MXnP+Ky&#10;wmnqtfbdjPHzGQ0oHZI3e40SSTpq5SZOkkpSSZJJS6SSZJS6ZJJJT//Q9HLmxo0/ef7ktwOm0/8A&#10;SlL3REOTazMO+RCSlEs7tdHxcf8AySeW+DpPH+sJojQtdHhoQo234+Mz1Miz0WGfc90An91sj3/2&#10;UlMy+oclw8JH+wJB1XMu+5Z5+sHSAdovtc3vFby38WblaxuoYeXpi3i4jUsGjx8a3bLUrUnln7zt&#10;e/CkHMH50jz/AN6gZ7B/mI/8kl7vB8eBbP8A1KSmv1djb+kZ9DT/ADmLewN/rVvC8p/xWWD7T1Kr&#10;96ip/wDmv2f+jV7AGmzdW4Ha8Fv0f3ht8F4r/iwc5nXMuo6bsJ4I823UFA7JG76SnTJJq5dJJJJS&#10;kkkklKTJ0klLJJ0ySn//0fRSIg+773BIgHkGPnHyUAKzEOnTTgf+RSbW130XNeODzP8AZ9ySkXUc&#10;1nT8Z1+3dY47KqydHPP738hv0rFxfV+tYmA0Z/WL3PutkVVtG6x8fm49WjaqW/v/AM1/1xb31lsr&#10;oDbLpFGNU6x/wG59n9razavGOpZuV1DqF2ZmaXWH6E6MaB+jpZ/JrYmkWaU9Fkf4wctzj9jwKa6+&#10;3rufY8/H0nUMUsX69brGHNxfQc0y3JxHOlh/e9K07/8Atu9crolojwhVvu/1c67V1nB9X1G2W1xu&#10;trMNsa7RlzR+b9HZaz8y1aoePE6ecryT/FZm3VdcyMMH9DkY1jy08B9Zre2zT9789epmrI431n+y&#10;4R/4N7kVNxjiXtgEajk9l4x9S2/ZfrzlYvEDMpj+oXP/APRS9cqqva5utJIOvsd2+NvuXjGd1H/m&#10;79e+oZwo9d9OZlzWXem0tuFjRDof/pt6Sg+oJLgv/HUd/wCVTP8A2IP/AKSUv/HQv/8AKcf9vO/9&#10;JJtFdYe8SXB/+Ohkf+U7f+3n/wDpNL/x0Mn/AMp2/wDbz/8A0mlRVYe8SXB/+Ohlf+U7f+3X/wDk&#10;E3/jn5X/AJUM/wC3X/8AkEqKrD3idcF/45+X/wCVDP8At1//AJFN/wCOfmf+VFf/AG6//wAilRVY&#10;e+SXA/8Ajn5v/lRX/wBuWf3Jf+Ofnf8AlTV/25YlRVYf/9L0UkM+k4j7/wCBTFzSPpA+U/3pAXDj&#10;ZryII/iVWzcz0KLnHa1zBtDncB7h7RwgZACymMTI0Gj9asL7V0fKA3ktqO70xueWEbv0bf3va9i8&#10;l+sVXSGV1OxmOozX+51QLXsdUdx9V7w536bd+d7/AFl7Hi35N2Ebamb3hpFbbBta+dfTf/If+/8A&#10;mfTXmXWPqzi9Zvfm9AsDMuyN/R8hzab2uBe22tn2h7K7PR/Rsq+zPez/AIOuz+daJWfoulAjxovG&#10;7XJFro4Wq36qfWo2en+x83dMSaHhv/bhHp/9JbXSfqHkeoLOt2txqhM4tD22XuOkNstq9TGw2fvP&#10;33ZH/dZPWN3/ABZdKsr+09YuBay4fZMaeHAOZdmWj+Sx1ePjf9du/wBC9en+lWTJb+Df/IrlsXKx&#10;qvTxcJrG14+1rWNgMa1v0aWbnef7+/8Awtv6Wzet2u9xEluwxMS3XzkOSU2NtY1ifgGlUOodA6Ll&#10;vOflYGNbfYxptyLqmOcWsHtL3WBzP0df5/7iLZdYWkiNBEhwE/5rlfLd2GwQCTWwQeNQ1JTyz+j/&#10;AFaDHFuH0+C120+hVEkHad3pLg2/4uut7Ruy8NvAP6UnX/NWj0y/B/5w0v8At3UXFmRdeJrYC4MF&#10;1xqfY3Ps/Nq/0CrdFu6fvyCM7qJdThZElza2yLGfY9/qfb7K91bstlv6T/R/4NJSL/xuOtCJzMQE&#10;6D3u5+5P/wCNv1mQDm4knj3O/wDIqxgnAGB1F4zc8zSzEP8ANNMvtbb6+77fZX/2jcz3el6/q/ok&#10;4u6ezomRccrO25d1TNrBU0t9AfaNa/tz2v8AVbf/ADPqV3M/nUlNY/4t+sTt+24kxMbnf+RTf+Nv&#10;1eSPtuJI5G5//kFbyLOnt6TS37TmluXkHKHp+i1rfT34Hoemc3Y5rnu9R76r/wBEz6f59iDn29Nx&#10;8TCw3ZPULAxjstr2isgjLbU70yx2X/gfs/8AOMf6dlj0lIv/ABt+rmYzcQkaHV//AJBL/wAbjqx4&#10;zsT5F/8A5BW8yjp56jh9HOVnl2P+otuit7D6lz7PtD6TletT6b8vb+/6VddqHYOm9Tzxi/ac+p1e&#10;O3HLnei+Ri1P99df2llrH3Mxv0jGfzL/AOcuSU1//G56oW7hn4h+dkf+e03/AI3XVI3HPxI5mbOP&#10;+21YdkdM6lnZfURb1Cl1IblupcaXuJqNNHp12tuY5m51jbPU9P0/+MSoyulfabvrALM/9Xy2X/ZS&#10;6mSb7LrAz1m3fo2N9B9f6Wv9L6n6OpJT/9P0T1WtaXFx2tBJ07DVc91jIzGdCyrq6H33kmw1saXE&#10;+71OAtbqGW2mlrS4Tc7bHuHtb7ne2xrf5Kr57XZPTy2muu5zmwW2Pcxpn/iq73O/zVDlNmuw/Nnw&#10;iqPc/k5PR/rFf1ICxjAylw9pGk+Wv5zF579ZG14P1uzrsyl9mM7JLntYQHEPYL69u7/B+/fs9n/G&#10;Vrr/AKt9Ny+mNOLlsFV1b3PAa7cDU476vpAPZ9L/AAnvUf8AGH9X35mCzq2Kzdbjhv2usCS+lm6L&#10;2R+fjb/0v/db/iEzGaJ+xkyxBA6POu6llYwDaAH0gDZvadWnVrtxdufuS/a/VrwKy9tVZ0OwfxVC&#10;lsUUtE7Q2Gk66fmrU6bjNc8OLtuuh4P5FMD2a0hRN7h2+ltuorYG7txPugGSf7TNv+cuqovv2sHM&#10;jUQ4fNuxjmrnsNtYtA3kgRBHOnYw129dDQNzRBe4jn2H+LU9amdc8gg7uORB5/k/SWm1pNFbZh21&#10;gmOD7Oyy7GOFbjte2AdXAD/qizatVgmqocCKxzr+Z3SU+MN6rj4maMuvo4Bc601erk5BYWP9Sh+3&#10;Ru5m2yxvtej/AGmjEx8fIw+lh5zsUC978i9xY62+6hjazVts3u/ZzLt/v96qP6lkO32+j0ls7nlr&#10;sXCNmh9zTWafV9T/AIP+cVl3U83I6Ccj0sH1MfK+zU2uwsYNbT6FuY7Cq3Uel+kvd6rGf6R/00VJ&#10;svKZgl9OP0sPxb249j7TkXb/AFPQr6jaystdXs9P7XYx+9n6Sv8A4RFY7E/bbvq4ensr6f8AbjWL&#10;fXv9V7Da3pm/2O9H3Mr9X03s9P8ARKv1HPzj03Ay/Tw3ZFptZde7DxXOsbQcSiiqtzsb0P1Nr3V7&#10;WN/R1+z9L6KJ1PqfUKMjAzqvstVttdeTdcMTFNz7XXZW7qLLrMbZv20V/pq/8J+k9NJTDDz25k0Z&#10;fTW1V4mPdkV7L8iSfRu6rR613qOq9zqf0f8AhPTt/R/zahXms6jj5YyumV+rg0MZRW3IyQxzhdjY&#10;H6Sx9pY5/p5fvsY/f+jr/wAGp9QzeoYfV2sw6sPHrNVQdQ3BxmuHrY1D8qv34jrP1t99v6Jn09/o&#10;folboyMpn1sf030MV2BfmOxXYteFigChuV6Yxcj9V9exnpUst/nf9Hf6qSmozqYy6busfsul2fTk&#10;0FjBdkCuHNych1no+tu9juntds/P/SKLurNow6Or1dNpdlXXX1XMffkurDG14zmbaRkbv+9G1ja3&#10;u/Q7Kv0dSj0nqHVrXZGPfXjX1OxbsgMbgY+z1qcXIvxrHMbh1/pca/2/pf8Ai/0nqKWBm9XvxeoU&#10;XDFe3GqFuNacHHNdVj8nDxbsgCvD2/pcVz2v/R/zX/EpKVfnfYqcezF6dXZ9vpLcl77spzg92Tfi&#10;M9Kv7Sy1trm9Pqs3ud6u/wDwqjk51WM4YlXTaDiZdNGS4vuynv8AU+z19Qexvp5LX0N9TJfVv2f8&#10;Z6vppNzur3dAttNNJvxbqaq3PwcVwbVYM+6+ihrcL0qm2210Pf8AT/T/AOj9dPk53V39Ixcs00m8&#10;22UvuOFivJrqpwHY1O52C2v08d1uU2upv8z/ADXq3egkp//U676xdPuz+nOGNLM/FJuxJnVwaWvp&#10;hx/w9Xs/4z01ifVr6xetU1trw2zhwP4yu0AsIBa2QOCRI/syvL/rv0u7o3WTm4w9PGzZtaBoA+f0&#10;9X8n3/pGf8HaossL9Q0LNhnvE6h1eu1NxrftGCTVvLnW8kve4l9lr3O/PduRei9QyzbU7ItNjazI&#10;B/uXKV9ZuyWtbY+C3jct7pj3NYXAbuHQP71Wog6tk6x7uV1DozcDrGRiUMa3HBFuO09q7P0gr/6y&#10;/fV/YWtg4zq2SRWDxxP/AJFWbSzMvqvH0ms2GTGkyP8AN3KyK2ztBaD5k/8AklbhqAWlPQkM8Cuz&#10;dM8fuw3/AMk5bFY04J/rEn8pVLFp2AfpB94/itBktH86z/OanrUd+1tLnbGB0GAWifxC12R6dQd4&#10;Vz/0Fm2WAVul7ONfc2fh+atNvDI/kR/0UlPj1mL/AIw2huy/rFljifUrbZkDYZ+hu9X9L/Wr9is9&#10;Hp+vLOs4FuXZ1Q4zMml+Q62601iltjHZDr99xZ6Hpb/U9T2Kv0L6n9fx+ote7pV7AMbKa9zq2sG+&#10;zEyqG07t7t+6+yutjv8ACKfTPqf1qmnP2dOyQbcF9fvobWS/1sOxgYx1z/Xftqtf6f8AIRU2+lY/&#10;1xqzTbdkdRcw0Xg+rdbsFj8fIbXusfd6Fe3MdTXi2f4Wz+ZTdMw/ri2rqTX5HUntdiOFTn2v3iLc&#10;X9Kxr8j2X+l6/wCjZ/24q1X1N68zpPVaqum3vNzsQsa+plTnFllzrttXq2btrHt/OUOkfU36x1Vd&#10;TFnSba/VwLK2AhnuebcaxrGw/wBzttViSm1i4v1wb0jNouyM5tz7MdzHjIebS0Pv9X0vVyG7/a6n&#10;1fR9P/hd6Y4v1td9X2Y7rs1uU3Ic4tbkO3uBqbs9Tfler9l3ez1Wfo/U/wAD/OLHf9R/rGeOi3+f&#10;sr/9KJh9RfrN/wCU1/zbV/6VQU7GXi/WyzpGBW3JzRk1evvYMmXGbWOYcl7clr6/0e9+Nu3puq4n&#10;1muqwnV5ObvqxaWWMZkBwBByPW9ZzMur9b2Gj9F+5/hK1kf8wvrQR/yNcPlV/wClVIfUH6zwf8jX&#10;T20p/wDSySna6ri/WodbNwsyNoZQR+tEAONOO7dpmU1+25r/ANL/ADf+EsrvUmUfWKv61HLsuuZg&#10;vzDZXe7K21nHNz3Nvbvy2Vux7MVzv8H6f5ldSp9Z+pH1mvzxbX0l9rTj4jS4GkgOrxcai6v3W/4O&#10;+qxiNlfUf6xWV9Ncen3Nsx8JlZ9IUPLLW35dm13qZVGz9DbRZ7N6Sn//1ezs6V0YiXYWLPi+mv8A&#10;7/UsXr/Qen5HTMirCxqabgPUY+uplZLqwXelvpra57bfczauiscQdYcBpwZVDNEsLgB/anx/eZtc&#10;lSgaNvltPspBDNwB0J8ey08T7ccY3Nea9h91R7g/urUxMDH+22NDR6THENPaHHf7fpfRWnnYtDMc&#10;MYRLjoOCI1/tKnI6kdi3o7A9w0ekYeNm1uObRXkvY72+qxr9ocPzNzH7d21atfQemcnAojxFFcf9&#10;NirfV9jazc3cPcWx2/e/NC6GljHa6bo0Ef7FZx/IGpl+ctOrovSmgzhY4+GPT+J2lHb0vppOmFj9&#10;ucek6f5ittaJ1aPhwfyqRrbAcYPYAwf81PWNC3pvTxU5ow8JxidvoVj/AKLa3Lc/NA8h+RZ14Ya3&#10;tbDgPpdwP/IOWiSkpi4BRgKRKgSkpeAmdAY5wAkNJHxAlKUn/wA2/wDqu/IUlNRrcggTkWf5tX/p&#10;BPsu/wC5Fn3Vf+kFV6r1BvTenW5pabBSA5zW6nbI3ubP7rVh4X11xs25lVWUysu1ILG66xt9yZOY&#10;jvf0C+GOU9q07vT+neeMi37qv/SCXo3zHr2z8K//AEgsPq1vVLLG241tNrGCTh2TWNfz67hvY5//&#10;AB//AG4qNf1pxX2v6fcLMXKB2W4zyWkO526H89v829nst/waZ74s6Mg5eRANjV6Zxex8faXOe0gm&#10;txqM6j2vY2pr/c1XH1tBIjhef5x6z064Z2Butw3ybKXQXsLQbH/T2/aKH7f0f/amv/hls9G+sV+U&#10;3HtALcZ7wy5j9doPtdsn+b9P6f8AURjm2sUDsVSwb8MrrcdX/9btzI+kZA76/wCa3aqPUrLa8S51&#10;bTdexhdTQ9xZvcBuh+33e5XHSCI9vYamf+/qu8CTs3RzEgaz3+k7/wADSU+e5nW+rtuZZW6ul1lb&#10;XE11NMkj831t/wBFqz7PrD1u2w78hjzEB3pM4/stV36yQzq2RTXAFTg2OB+9DZ+P0Fjsa0mfE8aa&#10;qCh1ALJxS6E/a7fT/rB1fErN0U2kkBzXVgA/D0y1ejYk249dz2a2VseWE+0FzQ+A137u781eY0Vs&#10;uoNY1dvbx/KPu/6K9NwmudU0gANAiNeANol30v8App+Pr4LZNsNcxo2yG/DaB/Z9ykZEuDteC74f&#10;mlxG1Mxv5znDXQxH5Yc7/pqYayZEEjg6QP8AyKkWte9rn0kAbxENAjb/AFtjv/M1fcVUuG9ri1pk&#10;fnEAR/nKy5wlJSxKjKRKaUlLyk8/o3/1XfkKaQk7VjgNSWkD7klOL1nqGDjtqxcwAjLa5jJ0BIA3&#10;Nn9/Z9BcdlfUbGyKDk9IzfQeTubXb7mEjsba2iyr/MtXT/WnpuPndMczMLq6mbXG0NLiwjTft9q4&#10;mvqVvRrBhjKOVg2/zV5BY8Gf5u7V2xzXfzdqhy8V6H/BbGERMdRWvzMmdR650jIpxOstcysaV3NI&#10;cHNmHbbB7ba//BGLpOo9Mwuv9MaMQsGbTD8S8+I/7T22fTbRb/4F/PfmI2Hd0zrPTzhZbPVqP0gf&#10;psePbvY4+5tn+tiz8T6v9Y6RmWNqc6zCb7qMlp0LT/g7q/p121qGx8w0PUM/9UnTeMmHSOpuO/pn&#10;UQ9r59N9NmrmuH5p/dd/1f8AOLSp6ZdhY7hW8W1PeTHdrJitjv3nsZ9JXPQwOpsP2mqs5LQG+oWg&#10;PEfR2Wj37f5KrNyH4e7DyQbHcNeO47OTCdPBdWt9eviH/9ftYcZis/1p/vPtUHwRG4CDAAk/KSpe&#10;ppJLjJ5DddP7O5VepZRx8N9gJbZ9Ct75DWvd+cRP+DZ+l2fTSJrVT5719of1fLfqdzzrpJiRoP3f&#10;as1tXujkxGv3EfyVq59LfUssNlry9xeGMa2YP0Q6WOWbXn4Vdmy9uTWSBq81iDx9H0lBdr25gFrL&#10;tRsa6CD8CvS8QgsDQ4EEadjH0l55RVTmNNuFkElwh9Twwlp7WjZ6b31/mv8Az613H1bynZXSqXXy&#10;L6QabhJAD6/Z/wBRsTsZ1IRJ2GlxE8mOQ3XXz/NUy0wN2/yLjMf5+5CaKo1hx+8qQbX4QPuH+bLl&#10;KtWucCCNXkfukCD5u+gz/NXKdTu+t2He9nTMknFJJYw1st2T+Yx1zL7fT/tLriWmBMiZgcaf5qTg&#10;1wiNOIgwgp4H9q/X0naMnXw9Cof+iE46h/jAPOQ6P/C9X/pFdx6DeNrgP3QDGn9b6KTaGz9HaPjr&#10;CVeJS8SM36//APcp3/bNP8KE32z/ABh9sp8f8TT/AOkF3XpsGkD7wFBzWD93TzEpV4lVvn2dk/X2&#10;yl9d+TY6t7SHt9KoS06O4p3LmnUudTdTkuiz914ifAx+8vW76q3DbLddNCBouS+sPQ6Xg3MAFg82&#10;ifuTZRsbroT4Trs8x9X+ovxsxlFznae1j51IH0WO/wDRa9D6d1/p5/RW5AIiWOdpI7td/KavNrcI&#10;EO1IsZqCOQRw4f1UOzMyAwXlgLiT6jCJbv0O5g/df9NQSjZsaFtCQrXWJe6+sJ3AZPTiS12jgDBa&#10;f3vaq1WQbaK3OBL6/a8EzBP539tYPTOuOYyHu3sOhrn3D+qtbGy8d7vtNQ2GCH18b2/nbf8AyCiI&#10;I3DKDpoX/9n/7SMUUGhvdG9zaG9wIDMuMAA4QklNBCUAAAAAABAAAAAAAAAAAAAAAAAAAAAAOEJJ&#10;TQQ6AAAAAAELAAAAEAAAAAEAAAAAAAtwcmludE91dHB1dAAAAAUAAAAAUHN0U2Jvb2wBAAAAAElu&#10;dGVlbnVtAAAAAEludGUAAAAAR3JwIAAAAA9wcmludFNpeHRlZW5CaXRib29sAAAAAAtwcmludGVy&#10;TmFtZVRFWFQAAAAUAEUAUABTAE8ATgAgAFgAUAAtADIAMgA1ACAAUwBlAHIAaQBlAHMAAAAAAA9w&#10;cmludFByb29mU2V0dXBPYmpjAAAADABQAHIAbwBvAGYAIABTAGUAdAB1AHAAAAAAAApwcm9vZlNl&#10;dHVwAAAAAQAAAABCbHRuZW51bQAAAAxidWlsdGluUHJvb2YAAAAJcHJvb2ZDTVlLADhCSU0EOwAA&#10;AAACLQAAABAAAAABAAAAAAAScHJpbnRPdXRwdXRPcHRpb25zAAAAFwAAAABDcHRuYm9vbAAAAAAA&#10;Q2xicmJvb2wAAAAAAFJnc01ib29sAAAAAABDcm5DYm9vbAAAAAAAQ250Q2Jvb2wAAAAAAExibHNi&#10;b29sAAAAAABOZ3R2Ym9vbAAAAAAARW1sRGJvb2wAAAAAAEludHJib29sAAAAAABCY2tnT2JqYwAA&#10;AAEAAAAAAABSR0JDAAAAAwAAAABSZCAgZG91YkBv4AAAAAAAAAAAAEdybiBkb3ViQG/gAAAAAAAA&#10;AAAAQmwgIGRvdWJAb+AAAAAAAAAAAABCcmRUVW50RiNSbHQAAAAAAAAAAAAAAABCbGQgVW50RiNS&#10;bHQAAAAAAAAAAAAAAABSc2x0VW50RiNQeGxAcsAAAAAAAAAAAAp2ZWN0b3JEYXRhYm9vbAEAAAAA&#10;UGdQc2VudW0AAAAAUGdQcwAAAABQZ1BDAAAAAExlZnRVbnRGI1JsdAAAAAAAAAAAAAAAAFRvcCBV&#10;bnRGI1JsdAAAAAAAAAAAAAAAAFNjbCBVbnRGI1ByY0BZAAAAAAAAAAAAEGNyb3BXaGVuUHJpbnRp&#10;bmdib29sAAAAAA5jcm9wUmVjdEJvdHRvbWxvbmcAAAAAAAAADGNyb3BSZWN0TGVmdGxvbmcAAAAA&#10;AAAADWNyb3BSZWN0UmlnaHRsb25nAAAAAAAAAAtjcm9wUmVjdFRvcGxvbmcAAAAAADhCSU0D7QAA&#10;AAAAEAEsAAAAAQACASwAAAABAAI4QklNBCYAAAAAAA4AAAAAAAAAAAAAP4AAADhCSU0EDQAAAAAA&#10;BAAAAHg4QklNBBkAAAAAAAQAAAAeOEJJTQPzAAAAAAAJAAAAAAAAAAABADhCSU0nEAAAAAAACgAB&#10;AAAAAAAAAAI4QklNA/UAAAAAAEgAL2ZmAAEAbGZmAAYAAAAAAAEAL2ZmAAEAoZmaAAYAAAAAAAEA&#10;MgAAAAEAWgAAAAYAAAAAAAEANQAAAAEALQAAAAYAAAAAAAE4QklNA/gAAAAAAHAAAP//////////&#10;//////////////////8D6AAAAAD/////////////////////////////A+gAAAAA////////////&#10;/////////////////wPoAAAAAP////////////////////////////8D6AAAOEJJTQQIAAAAAAAQ&#10;AAAAAQAAAkAAAAJAAAAAADhCSU0EHgAAAAAABAAAAAA4QklNBBoAAAAAAz8AAAAGAAAAAAAAAAAA&#10;AAHFAAAB+AAAAAUAaABvAG0AZQAyAAAAAQAAAAAAAAAAAAAAAAAAAAAAAAABAAAAAAAAAAAAAAH4&#10;AAABxQAAAAAAAAAAAAAAAAAAAAABAAAAAAAAAAAAAAAAAAAAAAAAABAAAAABAAAAAAAAbnVsbAAA&#10;AAIAAAAGYm91bmRzT2JqYwAAAAEAAAAAAABSY3QxAAAABAAAAABUb3AgbG9uZwAAAAAAAAAATGVm&#10;dGxvbmcAAAAAAAAAAEJ0b21sb25nAAABxQAAAABSZ2h0bG9uZwAAAfgAAAAGc2xpY2VzVmxMcwAA&#10;AAFPYmpjAAAAAQAAAAAABXNsaWNlAAAAEgAAAAdzbGljZUlEbG9uZwAAAAAAAAAHZ3JvdXBJRGxv&#10;bmcAAAAAAAAABm9yaWdpbmVudW0AAAAMRVNsaWNlT3JpZ2luAAAADWF1dG9HZW5lcmF0ZWQAAAAA&#10;VHlwZWVudW0AAAAKRVNsaWNlVHlwZQAAAABJbWcgAAAABmJvdW5kc09iamMAAAABAAAAAAAAUmN0&#10;MQAAAAQAAAAAVG9wIGxvbmcAAAAAAAAAAExlZnRsb25nAAAAAAAAAABCdG9tbG9uZwAAAcUAAAAA&#10;UmdodGxvbmcAAAH4AAAAA3VybFRFWFQAAAABAAAAAAAAbnVsbFRFWFQAAAABAAAAAAAATXNnZVRF&#10;WFQAAAABAAAAAAAGYWx0VGFnVEVYVAAAAAEAAAAAAA5jZWxsVGV4dElzSFRNTGJvb2wBAAAACGNl&#10;bGxUZXh0VEVYVAAAAAEAAAAAAAlob3J6QWxpZ25lbnVtAAAAD0VTbGljZUhvcnpBbGlnbgAAAAdk&#10;ZWZhdWx0AAAACXZlcnRBbGlnbmVudW0AAAAPRVNsaWNlVmVydEFsaWduAAAAB2RlZmF1bHQAAAAL&#10;YmdDb2xvclR5cGVlbnVtAAAAEUVTbGljZUJHQ29sb3JUeXBlAAAAAE5vbmUAAAAJdG9wT3V0c2V0&#10;bG9uZwAAAAAAAAAKbGVmdE91dHNldGxvbmcAAAAAAAAADGJvdHRvbU91dHNldGxvbmcAAAAAAAAA&#10;C3JpZ2h0T3V0c2V0bG9uZwAAAAAAOEJJTQQoAAAAAAAMAAAAAj/wAAAAAAAAOEJJTQQUAAAAAAAE&#10;AAAABDhCSU0EDAAAAAAaIQAAAAEAAACgAAAAkAAAAeAAAQ4AAAAaBQAYAAH/2P/tAAxBZG9iZV9D&#10;TQAB/+4ADkFkb2JlAGSAAAAAAf/bAIQADAgICAkIDAkJDBELCgsRFQ8MDA8VGBMTFRMTGBEMDAwM&#10;DAwRDAwMDAwMDAwMDAwMDAwMDAwMDAwMDAwMDAwMDAENCwsNDg0QDg4QFA4ODhQUDg4ODhQRDAwM&#10;DAwREQwMDAwMDBEMDAwMDAwMDAwMDAwMDAwMDAwMDAwMDAwMDAwM/8AAEQgAkACgAwEiAAIRAQMR&#10;Af/dAAQACv/EAT8AAAEFAQEBAQEBAAAAAAAAAAMAAQIEBQYHCAkKCwEAAQUBAQEBAQEAAAAAAAAA&#10;AQACAwQFBgcICQoLEAABBAEDAgQCBQcGCAUDDDMBAAIRAwQhEjEFQVFhEyJxgTIGFJGhsUIjJBVS&#10;wWIzNHKC0UMHJZJT8OHxY3M1FqKygyZEk1RkRcKjdDYX0lXiZfKzhMPTdePzRieUpIW0lcTU5PSl&#10;tcXV5fVWZnaGlqa2xtbm9jdHV2d3h5ent8fX5/cRAAICAQIEBAMEBQYHBwYFNQEAAhEDITESBEFR&#10;YXEiEwUygZEUobFCI8FS0fAzJGLhcoKSQ1MVY3M08SUGFqKygwcmNcLSRJNUoxdkRVU2dGXi8rOE&#10;w9N14/NGlKSFtJXE1OT0pbXF1eX1VmZ2hpamtsbW5vYnN0dXZ3eHl6e3x//aAAwDAQACEQMRAD8A&#10;9HO/XkH5Cf8ApJRZH0D/AJoMphUz937ySouoqdo4ADuAXf8AShwSUzDbONsfd+RLa/nYCfkmFbQI&#10;AkD4nj5pbWakNB/rCNUlMtj/AN38iW2zw+egUYbAOxpjg/6ynLTBOxp/v/zUlMtlnYfMFIteNdpA&#10;HnKjDIO5gjjhTPtgs7/m+PwSU87/AIwqvV+pXVWRxXW/X+RbVZ/Bch/iyeD0fOr/AHMprv8APrj/&#10;ANFLvfrbSbfqr1hpn+hXu2nxaw2f1vzF5z/issJp6rX23Yzx8xkNKB2SN3uNEkk6auUmTpJKUkmS&#10;SUukkmSUumSSSU//0PRy5saNP3n+5LcDptP/AEpS90RDk2szDvkQkpRLO7XR8XH/AMknlvg6Tx/r&#10;CaI0LXR4aEKNt+PjM9TIs9Fhn3PdAJ/dbI9/9lJTMvqHJcPCR/sCQdVzLvuWefrB0gHaL7XN7xW8&#10;t/Fm5WsbqGHl6Yt4uI1LBo8fGt2y1K1J5Z+87XvwpBzB+dI8/wDeoGewf5iP/JJe7wfHgWz/ANSk&#10;pr9XY2/pGfQ0/wA5i3sDf61bwvKf8Vlg+09Sq/eoqf8A5r9n/o1ewBps3VuB2vBb9H94bfBeK/4s&#10;HOZ1zLqOm7CeCPNt1BQOyRu+kp0ySauXSSSSUpJJJJSkydJJSySdMkp//9H0UiIPu+9wSIB5Bj5x&#10;8lACsxDp004H/kUm1td9FzXjg8z/AGfckpF1HNZ0/Gdft3WOOyqsnRzz+9/Ib9KxcX1frWJgNGf1&#10;i9z7rZFVbRusfH5uPVo2qlv7/wDNf9cW99ZbK6A2y6RRjVOsf8BufZ/a2s2rxjqWbldQ6hdmZml1&#10;h+hOjGgfo6Wfya2JpFmlPRZH+MHLc4/Y8Cmuvt67n2PPx9J1DFLF+vW6xhzcX0HNMtycRzpYf3vS&#10;tO//ALbvXK6JaI8IVb7v9XOu1dZwfV9RtltcbrazDbGu0Zc0fm/R2Ws/MtWqHjxOnnK8k/xWZt1X&#10;XMjDB/Q5GNY8tPAfWa3ts0/e/PXqZqyON9Z/suEf+De5FTcY4l7YBGo5PZeMfUtv2X685WLxAzKY&#10;/qFz/wD0UvXKqr2ubrSSDr7Hdvjb7l4xndR/5u/XvqGcKPXfTmZc1l3ptLbhY0Q6H/6bekoPqCS4&#10;L/x1Hf8AlUz/ANiD/wCklL/x0L//ACnH/bzv/SSbRXWHvElwf/joZH/lO3/t5/8A6TS/8dDJ/wDK&#10;dv8A28//ANJpUVWHvElwf/joZX/lO3/t1/8A5BN/45+V/wCVDP8At1//AJBKiqw94nXBf+Ofl/8A&#10;lQz/ALdf/wCRTf8Ajn5n/lRX/wBuv/8AIpUVWHvklwP/AI5+b/5UV/8Abln9yX/jn53/AJU1f9uW&#10;JUVWH//S9FJDPpOI+/8AgUxc0j6QPlP96QFw42a8iCP4lVs3M9Ci5x2tcwbQ53Ae4e0cIGQAspjE&#10;yNBo/WrC+1dHygN5Laju9MbnlhG79G3972vYvJfrFV0hldTsZjqM1/udUC17HVHcfVe8Od+m3fne&#10;/wBZex4t+TdhG2pm94aRW2wbWvnX03/yH/v/AJn015l1j6s4vWb35vQLAzLsjf0fIc2m9rgXttrZ&#10;9oeyuz0f0bKvsz3s/wCDrs/nWiVn6LpQI8aLxu1yRa6OFqt+qn1qNnp/sfN3TEmh4b/24R6f/SW1&#10;0n6h5HqCzrdrcaoTOLQ9tl7jpDbLavUxsNn7z992R/3WT1jd/wAWXSrK/tPWLgWsuH2TGnhwDmXZ&#10;lo/ksdXj43/Xbv8AQvXp/pVkyW/g3/yK5bFysar08XCaxtePta1jYDGtb9Glm53n+/v/AMLb+ls3&#10;rdrvcRJbsMTEt185DklNjbWNYn4BpVDqHQOi5bzn5WBjW32Mabci6pjnFrB7S91gcz9HX+f+4i2X&#10;WFpIjQRIcBP+a5Xy3dhsEAk1sEHjUNSU8s/o/wBWgxxbh9PgtdtPoVRJB2nd6S4Nv+Lrre0bsvDb&#10;wD+lJ1/zVo9Mvwf+cNL/ALd1FxZkXXia2AuDBdcan2Nz7Pzav9Aq3Rbun78gjO6iXU4WRJc2tsix&#10;n2Pf6n2+yvdW7LZb+k/0f+DSUi/8bjrQiczEBOg97ufuT/8Ajb9ZkA5uJJ49zv8AyKsYJwBgdReM&#10;3PM0sxD/ADTTL7W2+vu+32V/9o3M93pev6v6JOLuns6JkXHKztuXdUzawVNLfQH2jWv7c9r/AFW3&#10;/wAz6ldzP51JTWP+LfrE7ftuJMTG53/kU3/jb9Xkj7biSORuf/5BW8izp7ek0t+05pbl5Byh6fot&#10;a309+B6HpnN2Oa57vUe+q/8ARM+n+fYg59vTcfEwsN2T1CwMY7La9orIIy21O9Msdl/4H7P/ADjH&#10;+nZY9JSL/wAbfq5mM3EJGh1f/wCQS/8AG46seM7E+Rf/AOQVvMo6eeo4fRzlZ5dj/qLborew+pc+&#10;z7Q+k5XrU+m/L2/v+lXXah2DpvU88Yv2nPqdXjtxy53ovkYtT/fXX9pZax9zMb9Ixn8y/wDnLklN&#10;f/xueqFu4Z+IfnZH/ntN/wCN11SNxz8SOZmzj/ttWHZHTOpZ2X1EW9QpdSG5bqXGl7iajTR6ddrb&#10;mOZudY2z1PT9P/jEqMrpX2m76wCzP/V8tl/2Uupkm+y6wM9Zt36NjfQfX+lr/S+p+jqSU//T9E9V&#10;rWlxcdrQSdOw1XPdYyMxnQsq6uh995JsNbGlxPu9TgLW6hltppa0uE3O2x7h7W+53tsa3+Sq+e12&#10;T08tprruc5sFtj3MaZ/4qu9zv81Q5TZrsPzZ8Iqj3P5OT0f6xX9SAsYwMpcPaRpPlr+cxee/WRte&#10;D9bs67MpfZjOyS57WEBxD2C+vbu/wfv37PZ/xla6/wCrfTcvpjTi5bBVdW9zwGu3A1OO+r6QD2fS&#10;/wAJ71H/ABh/V9+Zgs6tis3W44b9rrAkvpZui9kfn42/9L/3W/4hMxmifsZMsQQOjzrupZWMA2gB&#10;9IA2b2nVp1a7cXbn7kv2v1a8CsvbVWdDsH8VQpbFFLRO0NhpOun5q1Om4zXPDi7broeD+RTA9mtI&#10;UTe4dvpbbqK2Bu7cT7oBkn+0zb/nLqqL79rBzI1EOHzbsY5q57DbWLQN5IEQRzp2MNdvXQ0Dc0QX&#10;uI59h/i1PWpnXPIIO7jkQef5P0lptaTRW2YdtYJjg+zssuxjhW47XtgHVwA/6os2rVYJqqHAisc6&#10;/md0lPjDeq4+JmjLr6OAXOtNXq5OQWFj/Uoft0buZtssb7Xo/wBpoxMfHyMPpYec7FAve/IvcWOt&#10;vuoY2s1bbN7v2cy7f7/eqj+pZDt9vo9JbO55a7FwjZofc01mn1fU/wCD/nFZd1PNyOgnI9LB9THy&#10;vs1NrsLGDW0+hbmOwqt1HpfpL3eqxn+kf9NFSbLymYJfTj9LD8W9uPY+05F2/wBT0K+o2srLXV7P&#10;T+12MfvZ+kr/AOERWOxP2276uHp7K+n/AG41i317/Vew2t6Zv9jvR9zK/V9N7PT/AESr9Rz849Nw&#10;Mv08N2RabWXXuw8VzrG0HEooqrc7G9D9Ta91e1jf0dfs/S+iidT6n1CjIwM6r7LVbbXXk3XDExTc&#10;+112Vu6iy6zG2b9tFf6av/CfpPTSUww89uZNGX01tVeJj3ZFey/Ikn0buq0etd6jqvc6n9H/AIT0&#10;7f0f82oV5rOo4+WMrplfq4NDGUVtyMkMc4XY2B+ksfaWOf6eX77GP3/o6/8ABqfUM3qGH1drMOrD&#10;x6zVUHUNwcZrh62NQ/Kr9+I6z9bffb+iZ9Pf6H6JW6MjKZ9bH9N9DFdgX5jsV2LXhYoAoblemMXI&#10;/VfXsZ6VLLf53/R3+qkpqM6mMum7rH7Lpdn05NBYwXZArhzcnIdZ6PrbvY7p7XbPz/0ii7qzaMOj&#10;q9XTaXZV119VzH35LqwxteM5m2kZG7/vRtY2t7v0Oyr9HUo9J6h1a12Rj31419TsW7IDG4GPs9an&#10;FyL8axzG4df6XGv9v6X/AIv9J6ilgZvV78XqFFwxXtxqhbjWnBxzXVY/Jw8W7IArw9v6XFc9r/0f&#10;81/xKSlX532KnHsxenV2fb6S3Je+7Kc4Pdk34jPSr+0stba5vT6rN7nerv8A8Ko5OdVjOGJV02g4&#10;mXTRkuL7sp7/AFPs9fUHsb6eS19DfUyX1b9n/Ger6aTc7q93QLbTTSb8W6mqtz8HFcG1WDPuvooa&#10;3C9KptttdD3/AE/0/wDo/XT5Od1d/SMXLNNJvNtlL7jhYrya6qcB2NTudgtr9PHdblNrqb/M/wA1&#10;6t3oJKf/1Ou+sXT7s/pzhjSzPxSbsSZ1cGlr6Ycf8PV7P+M9NYn1a+sXrVNba8Ns4cD+MrtALCAW&#10;tkDgkSP7Mry/679Lu6N1k5uMPTxs2bWgaAPn9PV/J9/6Rn/B2qLLC/UNCzYZ7xOodXrtTca37Rgk&#10;1by51vJL3uJfZa9zvz3bkXovUMs21OyLTY2syAf7lylfWbslrW2Pgt43Le6Y9zWFwG7h0D+9VqIO&#10;rZOse7ldQ6M3A6xkYlDGtxwRbjtPauz9IK/+sv31f2FrYOM6tkkVg8cT/wCRVm0szL6rx9JrNhkx&#10;pMj/ADdysits7QWg+ZP/AJJW4agFpT0JDPArs3TPH7sN/wDJOWxWNOCf6xJ/KVSxadgH6QfeP4rQ&#10;ZLR/Os/zmp61HftbS52xgdBgFon8QtdkenUHeFc/9BZtlgFbpezjX3Nn4fmrTbwyP5Ef9FJT49Zi&#10;/wCMNobsv6xZY4n1K22ZA2GfobvV/S/1q/YrPR6fryzrOBbl2dUOMzJpfkOtutNYpbYx2Q6/fcWe&#10;h6W/1PU9ir9C+p/X8fqLXu6VewDGymvc6trBvsxMqhtO7e7fuvsrrY7/AAin0z6n9appz9nTskG3&#10;BfX76G1kv9bDsYGMdc/137arX+n/ACEVNvpWP9cas023ZHUXMNF4Pq3W7BY/HyG17rH3ehXtzHU1&#10;4tn+Fs/mU3TMP64tq6k1+R1J7XYjhU59r94i3F/Ssa/I9l/pev8Ao2f9uKtV9TevM6T1Wqrpt7zc&#10;7ELGvqZU5xZZc67bV6tm7ax7fzlDpH1N+sdVXUxZ0m2v1cCytgIZ7nm3GsaxsP8Ac7bVYkptYuL9&#10;cG9IzaLsjObc+zHcx4yHm0tD7/V9L1chu/2up9X0fT/4XemOL9bXfV9mO67NblNyHOLW5Dt7gam7&#10;PU35Xq/Zd3s9Vn6P1P8AA/zix3/Uf6xnjot/n7K//SiYfUX6zf8AlNf821f+lUFOxl4v1ss6RgVt&#10;yc0ZNXr72DJlxm1jmHJe3Ja+v9Hvfjbt6bquJ9ZrqsJ1eTm76sWlljGZAcAQcj1vWczLq/W9ho/R&#10;fuf4StZH/ML60Ef8jXD5Vf8ApVSH1B+s8H/I109tKf8A0skp2uq4v1qHWzcLMjaGUEfrRADjTju3&#10;aZlNftua/wDS/wA3/hLK71JlH1ir+tRy7LrmYL8w2V3uyttZxzc9zb278tlbsezFc7/B+n+ZXUqf&#10;WfqR9Zr88W19Jfa04+I0uBpIDq8XGour91v+DvqsYjZX1H+sVlfTXHp9zbMfCZWfSFDyy1t+XZtd&#10;6mVRs/Q20Wezekp//9Xs7OldGIl2Fiz4vpr/AO/1LF6/0Hp+R0zIqwsamm4D1GPrqZWS6sF3pb6a&#10;2ue233M2rorHEHWHAacGVQzRLC4Af2p8f3mbXJUoGjb5bT7KQQzcAdCfHstPE+3HGNzXmvYfdUe4&#10;P7q1MTAx/ttjQ0ekxxDT2hx3+36X0Vp52LQzHDGES46DgiNf7SpyOpHYt6OwPcNHpGHjZtbjm0V5&#10;L2O9vqsa/aHD8zcx+3dtWrX0HpnJwKI8RRXH/TYq31fY2s3N3D3Fsdv3vzQuhpYx2um6NBH+xWcf&#10;yBqZfnLTq6L0poM4WOPhj0/idpR29L6aTphY/bnHpOn+YrbWidWj4cH8qka2wHGD2AMH/NT1jQt6&#10;b08VOaMPCcYnb6FY/wCi2ty3PzQPIfkWdeGGt7Ww4D6XcD/yDlokpKYuAUYCkSoEpKXgJnQGOcAJ&#10;DSR8QJSlJ/8ANv8A6rvyFJTUa3IIE5Fn+bV/6QT7Lv8AuRZ91X/pBVeq9Qb03p1uaWmwUgOc1up2&#10;yN7mz+61YeF9dcbNuZVVlMrLtSCxuusbfcmTmI739AvhjlPatO70/p3njIt+6r/0gl6N8x69s/Cv&#10;/wBILD6tb1SyxtuNbTaxgk4dk1jX8+u4b2Of/wAf/wBuKjX9acV9r+n3CzFygdluM8lpDuduh/Pb&#10;/NvZ7Lf8Gme+LOjIOXkQDY1emcXsfH2lzntIJrcajOo9r2Nqa/3NVx9bQSI4Xn+ces9OuGdgbrcN&#10;8myl0F7C0Gx/09v2ih+39H/2pr/4ZbPRvrFflNx7QC3Ge8MuY/XaD7XbJ/m/T+n/AFEY5trFA7FU&#10;sG/DK63HV//W7cyPpGQO+v8Amt2qj1Ky2vEudW03XsYXU0PcWb3Aboft93uVx0giPb2Gpn/v6rvA&#10;k7N0cxIGs9/pO/8AA0lPnuZ1vq7bmWVurpdZW1xNdTTJI/N9bf8ARas+z6w9btsO/IY8xAd6TOP7&#10;LVd+skM6tkU1wBU4NjgfvQ2fj9BY7GtJnxPGmqgodQCycUuhP2u30/6wdXxKzdFNpJAc11YAPw9M&#10;tXo2JNuPXc9mtlbHlhPtBc0PgNd+7u/NXmNFbLqDWNXb28fyj7v+ivTcJrnVNIADQIjXgDaJd9L/&#10;AKafj6+C2TbDXMaNshvw2gf2fcpGRLg7Xgu+H5pcRtTMb+c5w10MR+WHO/6amGsmRBI4OkD/AMip&#10;FrXva59JAG8RDQI2/wBbY7/zNX3FVLhva4taZH5xAEf5ysucJSUsSoykSmlJS8pPP6N/9V35CmkJ&#10;O1Y4DUlpA+5JTi9Z6hg47asXMAIy2uYydASANzZ/f2fQXHZX1Gxsig5PSM30Hk7m12+5hI7G2tos&#10;q/zLV0/1p6bj53THMzC6upm1xtDS4sI037fauJr6lb0awYYyjlYNv81eQWPBn+bu1dsc1383aocv&#10;Feh/wWxhETHUVr8zJnUeudIyKcTrLXMrGldzSHBzZh22we22v/wRi6TqPTMLr/TGjELBm0w/EvPi&#10;P+09tn020W/+Bfz35iNh3dM6z084WWz1aj9IH6bHj272OPubZ/rYs/E+r/WOkZljanOswm+6jJad&#10;C0/4O6v6ddtahsfMND1DP/VJ03jJh0jqbjv6Z1EPa+fTfTZq5rh+af3Xf9X/ADi0qemXYWO4VvFt&#10;T3kx3ayYrY7957GfSVz0MDqbD9pqrOS0BvqFoDxH0dlo9+3+Sqzch+Huw8kGx3DXjuOzkwnTwXVr&#10;fXr4h//X7WHGYrP9af7z7VB8ERuAgwAJPykqXqaSS4yeQ3XT+zuVXqWUcfDfYCW2fQre+Q1r3fnE&#10;T/g2fpdn00ia1U+e9faH9Xy36nc866SYkaD932rNbV7o5MRr9xH8laufS31LLDZa8vcXhjGtmD9E&#10;Oljlm15+FXZsvbk1kgavNYg8fR9JQXa9uYBay7UbGugg/Ar0vEILA0OBBGnYx9JeeUVU5jTbhZBJ&#10;cIfU8MJae1o2em99f5r/AM+tdx9W8p2V0ql18i+kGm4SQA+v2f8AUbE7GdSESdhpcRPJjkN118/z&#10;VMtMDdv8i4zH+fuQmiqNYcfvKkG1+ED7h/my5SrVrnAgjV5H7pAg+bvoM/zVynU7vrdh3vZ0zJJx&#10;SSWMNbLdk/mMdcy+30/7S64lpgTImYHGn+ak4NcIjTiIMIKeB/av19J2jJ18PQqH/ohOOof4wDzk&#10;Oj/wvV/6RXceg3ja4D90Axp/W+ik2hs/R2j46wlXiUvEjN+v/wD3Kd/2zT/ChN9s/wAYfbKfH/E0&#10;/wDpBd16bBpA+8BQc1g/d08xKVeJVb59nZP19spfXfk2Ore0h7fSqEtOjuKdy5p1LnU3U5Los/de&#10;InwMfvL1u+qtw2y3XTQgaLkvrD0Ol4NzABYPNon7k2UbG66E+E67PMfV/qL8bMZRc52ntY+dSB9F&#10;jv8A0WvQ+ndf6ef0VuQCIljnaSO7Xfymrza3CBDtSLGagjkEcOH9VDszMgMF5YC4k+owiW79DuYP&#10;3X/TUEo2bGhbQkK11iXuvrCdwGT04ktdo4AwWn972qtVkG2itzgS+v2vBMwT+d/bWD0zrjmMh7t7&#10;Doa59w/qrWxsvHe77TUNhgh9fG9v523/AMgoiCNwyg6aF//ZADhCSU0EIQAAAAAAVQAAAAEBAAAA&#10;DwBBAGQAbwBiAGUAIABQAGgAbwB0AG8AcwBoAG8AcAAAABMAQQBkAG8AYgBlACAAUABoAG8AdABv&#10;AHMAaABvAHAAIABDAFMANgAAAAEAOEJJTQQGAAAAAAAHAAgAAQABAQD/4Q+OaHR0cDovL25zLmFk&#10;b2JlLmNvbS94YXAvMS4wLwA8P3hwYWNrZXQgYmVnaW49Iu+7vyIgaWQ9Ilc1TTBNcENlaGlIenJl&#10;U3pOVGN6a2M5ZCI/PiA8eDp4bXBtZXRhIHhtbG5zOng9ImFkb2JlOm5zOm1ldGEvIiB4OnhtcHRr&#10;PSJBZG9iZSBYTVAgQ29yZSA1LjMtYzAxMSA2Ni4xNDU2NjEsIDIwMTIvMDIvMDYtMTQ6NTY6Mjcg&#10;ICAgICAgICI+IDxyZGY6UkRGIHhtbG5zOnJkZj0iaHR0cDovL3d3dy53My5vcmcvMTk5OS8wMi8y&#10;Mi1yZGYtc3ludGF4LW5zIyI+IDxyZGY6RGVzY3JpcHRpb24gcmRmOmFib3V0PSIiIHhtbG5zOnht&#10;cD0iaHR0cDovL25zLmFkb2JlLmNvbS94YXAvMS4wLyIgeG1sbnM6eG1wTU09Imh0dHA6Ly9ucy5h&#10;ZG9iZS5jb20veGFwLzEuMC9tbS8iIHhtbG5zOnN0RXZ0PSJodHRwOi8vbnMuYWRvYmUuY29tL3hh&#10;cC8xLjAvc1R5cGUvUmVzb3VyY2VFdmVudCMiIHhtbG5zOnBob3Rvc2hvcD0iaHR0cDovL25zLmFk&#10;b2JlLmNvbS9waG90b3Nob3AvMS4wLyIgeG1sbnM6ZGM9Imh0dHA6Ly9wdXJsLm9yZy9kYy9lbGVt&#10;ZW50cy8xLjEvIiB4bXA6Q3JlYXRvclRvb2w9IkFkb2JlIFBob3Rvc2hvcCBDUzYgKE1hY2ludG9z&#10;aCkiIHhtcDpDcmVhdGVEYXRlPSIyMDE4LTA2LTI1VDE3OjQ4OjMwKzAxOjAwIiB4bXA6TWV0YWRh&#10;dGFEYXRlPSIyMDE4LTA2LTI1VDE5OjE2OjM4KzAxOjAwIiB4bXA6TW9kaWZ5RGF0ZT0iMjAxOC0w&#10;Ni0yNVQxOToxNjozOCswMTowMCIgeG1wTU06SW5zdGFuY2VJRD0ieG1wLmlpZDozMDQwMzQ0M0U0&#10;MjA2ODExODA4M0RCQ0E3NUMzQUYzNiIgeG1wTU06RG9jdW1lbnRJRD0ieG1wLmRpZDoyRDQwMzQ0&#10;M0U0MjA2ODExODA4M0RCQ0E3NUMzQUYzNiIgeG1wTU06T3JpZ2luYWxEb2N1bWVudElEPSJ4bXAu&#10;ZGlkOjJENDAzNDQzRTQyMDY4MTE4MDgzREJDQTc1QzNBRjM2IiBwaG90b3Nob3A6Q29sb3JNb2Rl&#10;PSIzIiBwaG90b3Nob3A6SUNDUHJvZmlsZT0ic1JHQiBJRUM2MTk2Ni0yLjEiIGRjOmZvcm1hdD0i&#10;aW1hZ2UvanBlZyI+IDx4bXBNTTpIaXN0b3J5PiA8cmRmOlNlcT4gPHJkZjpsaSBzdEV2dDphY3Rp&#10;b249ImNyZWF0ZWQiIHN0RXZ0Omluc3RhbmNlSUQ9InhtcC5paWQ6MkQ0MDM0NDNFNDIwNjgxMTgw&#10;ODNEQkNBNzVDM0FGMzYiIHN0RXZ0OndoZW49IjIwMTgtMDYtMjVUMTc6NDg6MzArMDE6MDAiIHN0&#10;RXZ0OnNvZnR3YXJlQWdlbnQ9IkFkb2JlIFBob3Rvc2hvcCBDUzYgKE1hY2ludG9zaCkiLz4gPHJk&#10;ZjpsaSBzdEV2dDphY3Rpb249InNhdmVkIiBzdEV2dDppbnN0YW5jZUlEPSJ4bXAuaWlkOjJFNDAz&#10;NDQzRTQyMDY4MTE4MDgzREJDQTc1QzNBRjM2IiBzdEV2dDp3aGVuPSIyMDE4LTA2LTI1VDE5OjA2&#10;OjMxKzAxOjAwIiBzdEV2dDpzb2Z0d2FyZUFnZW50PSJBZG9iZSBQaG90b3Nob3AgQ1M2IChNYWNp&#10;bnRvc2gpIiBzdEV2dDpjaGFuZ2VkPSIvIi8+IDxyZGY6bGkgc3RFdnQ6YWN0aW9uPSJzYXZlZCIg&#10;c3RFdnQ6aW5zdGFuY2VJRD0ieG1wLmlpZDozMDQwMzQ0M0U0MjA2ODExODA4M0RCQ0E3NUMzQUYz&#10;NiIgc3RFdnQ6d2hlbj0iMjAxOC0wNi0yNVQxOToxNjozOCswMTowMCIgc3RFdnQ6c29mdHdhcmVB&#10;Z2VudD0iQWRvYmUgUGhvdG9zaG9wIENTNiAoTWFjaW50b3NoKSIgc3RFdnQ6Y2hhbmdlZD0iLyIv&#10;PiA8L3JkZjpTZXE+IDwveG1wTU06SGlzdG9yeT4gPHBob3Rvc2hvcDpEb2N1bWVudEFuY2VzdG9y&#10;cz4gPHJkZjpCYWc+IDxyZGY6bGk+MUI5RjE5N0UwMDU0MEQ3MjNEQjc0ODcyN0RBNTg4Q0Y8L3Jk&#10;ZjpsaT4gPHJkZjpsaT4yQkRFMEVDNTVCRkEyREI0QkMxRTNEMjVENUEwMDc1MTwvcmRmOmxpPiA8&#10;cmRmOmxpPjlEM0RDNDQxMUQ3Rjk4RTYzRjJEQkExRDJEMDRGMkRFPC9yZGY6bGk+IDwvcmRmOkJh&#10;Zz4gPC9waG90b3Nob3A6RG9jdW1lbnRBbmNlc3RvcnM+IDwvcmRmOkRlc2NyaXB0aW9uPiA8L3Jk&#10;ZjpSREY+IDwveDp4bXBtZXRhPi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Dw/eHBhY2tldCBlbmQ9InciPz7/4gxYSUNDX1BST0ZJTEUAAQEAAAxI&#10;TGlubwIQAABtbnRyUkdCIFhZWiAHzgACAAkABgAxAABhY3NwTVNGVAAAAABJRUMgc1JHQgAAAAAA&#10;AAAAAAAAAQAA9tYAAQAAAADTLUhQICAAAAAAAAAAAAAAAAAAAAAAAAAAAAAAAAAAAAAAAAAAAAAA&#10;AAAAAAAAAAAAAAAAABFjcHJ0AAABUAAAADNkZXNjAAABhAAAAGx3dHB0AAAB8AAAABRia3B0AAAC&#10;BAAAABRyWFlaAAACGAAAABRnWFlaAAACLAAAABRiWFlaAAACQAAAABRkbW5kAAACVAAAAHBkbWRk&#10;AAACxAAAAIh2dWVkAAADTAAAAIZ2aWV3AAAD1AAAACRsdW1pAAAD+AAAABRtZWFzAAAEDAAAACR0&#10;ZWNoAAAEMAAAAAxyVFJDAAAEPAAACAxnVFJDAAAEPAAACAxiVFJDAAAEPAAACAx0ZXh0AAAAAENv&#10;cHlyaWdodCAoYykgMTk5OCBIZXdsZXR0LVBhY2thcmQgQ29tcGFueQAAZGVzYwAAAAAAAAASc1JH&#10;QiBJRUM2MTk2Ni0yLjEAAAAAAAAAAAAAABJzUkdCIElFQzYxOTY2LTIuMQAAAAAAAAAAAAAAAAAA&#10;AAAAAAAAAAAAAAAAAAAAAAAAAAAAAAAAAAAAAAAAAAAAAAAAWFlaIAAAAAAAAPNRAAEAAAABFsxY&#10;WVogAAAAAAAAAAAAAAAAAAAAAFhZWiAAAAAAAABvogAAOPUAAAOQWFlaIAAAAAAAAGKZAAC3hQAA&#10;GNpYWVogAAAAAAAAJKAAAA+EAAC2z2Rlc2MAAAAAAAAAFklFQyBodHRwOi8vd3d3LmllYy5jaAAA&#10;AAAAAAAAAAAAFklFQyBodHRwOi8vd3d3LmllYy5jaAAAAAAAAAAAAAAAAAAAAAAAAAAAAAAAAAAA&#10;AAAAAAAAAAAAAAAAAAAAAAAAAABkZXNjAAAAAAAAAC5JRUMgNjE5NjYtMi4xIERlZmF1bHQgUkdC&#10;IGNvbG91ciBzcGFjZSAtIHNSR0IAAAAAAAAAAAAAAC5JRUMgNjE5NjYtMi4xIERlZmF1bHQgUkdC&#10;IGNvbG91ciBzcGFjZSAtIHNSR0IAAAAAAAAAAAAAAAAAAAAAAAAAAAAAZGVzYwAAAAAAAAAsUmVm&#10;ZXJlbmNlIFZpZXdpbmcgQ29uZGl0aW9uIGluIElFQzYxOTY2LTIuMQAAAAAAAAAAAAAALFJlZmVy&#10;ZW5jZSBWaWV3aW5nIENvbmRpdGlvbiBpbiBJRUM2MTk2Ni0yLjEAAAAAAAAAAAAAAAAAAAAAAAAA&#10;AAAAAAAAAHZpZXcAAAAAABOk/gAUXy4AEM8UAAPtzAAEEwsAA1yeAAAAAVhZWiAAAAAAAEwJVgBQ&#10;AAAAVx/nbWVhcwAAAAAAAAABAAAAAAAAAAAAAAAAAAAAAAAAAo8AAAACc2lnIAAAAABDUlQgY3Vy&#10;dgAAAAAAAAQAAAAABQAKAA8AFAAZAB4AIwAoAC0AMgA3ADsAQABFAEoATwBUAFkAXgBjAGgAbQBy&#10;AHcAfACBAIYAiwCQAJUAmgCfAKQAqQCuALIAtwC8AMEAxgDLANAA1QDbAOAA5QDrAPAA9gD7AQEB&#10;BwENARMBGQEfASUBKwEyATgBPgFFAUwBUgFZAWABZwFuAXUBfAGDAYsBkgGaAaEBqQGxAbkBwQHJ&#10;AdEB2QHhAekB8gH6AgMCDAIUAh0CJgIvAjgCQQJLAlQCXQJnAnECegKEAo4CmAKiAqwCtgLBAssC&#10;1QLgAusC9QMAAwsDFgMhAy0DOANDA08DWgNmA3IDfgOKA5YDogOuA7oDxwPTA+AD7AP5BAYEEwQg&#10;BC0EOwRIBFUEYwRxBH4EjASaBKgEtgTEBNME4QTwBP4FDQUcBSsFOgVJBVgFZwV3BYYFlgWmBbUF&#10;xQXVBeUF9gYGBhYGJwY3BkgGWQZqBnsGjAadBq8GwAbRBuMG9QcHBxkHKwc9B08HYQd0B4YHmQes&#10;B78H0gflB/gICwgfCDIIRghaCG4IggiWCKoIvgjSCOcI+wkQCSUJOglPCWQJeQmPCaQJugnPCeUJ&#10;+woRCicKPQpUCmoKgQqYCq4KxQrcCvMLCwsiCzkLUQtpC4ALmAuwC8gL4Qv5DBIMKgxDDFwMdQyO&#10;DKcMwAzZDPMNDQ0mDUANWg10DY4NqQ3DDd4N+A4TDi4OSQ5kDn8Omw62DtIO7g8JDyUPQQ9eD3oP&#10;lg+zD88P7BAJECYQQxBhEH4QmxC5ENcQ9RETETERTxFtEYwRqhHJEegSBxImEkUSZBKEEqMSwxLj&#10;EwMTIxNDE2MTgxOkE8UT5RQGFCcUSRRqFIsUrRTOFPAVEhU0FVYVeBWbFb0V4BYDFiYWSRZsFo8W&#10;shbWFvoXHRdBF2UXiReuF9IX9xgbGEAYZRiKGK8Y1Rj6GSAZRRlrGZEZtxndGgQaKhpRGncanhrF&#10;GuwbFBs7G2MbihuyG9ocAhwqHFIcexyjHMwc9R0eHUcdcB2ZHcMd7B4WHkAeah6UHr4e6R8THz4f&#10;aR+UH78f6iAVIEEgbCCYIMQg8CEcIUghdSGhIc4h+yInIlUigiKvIt0jCiM4I2YjlCPCI/AkHyRN&#10;JHwkqyTaJQklOCVoJZclxyX3JicmVyaHJrcm6CcYJ0kneierJ9woDSg/KHEooijUKQYpOClrKZ0p&#10;0CoCKjUqaCqbKs8rAis2K2krnSvRLAUsOSxuLKIs1y0MLUEtdi2rLeEuFi5MLoIuty7uLyQvWi+R&#10;L8cv/jA1MGwwpDDbMRIxSjGCMbox8jIqMmMymzLUMw0zRjN/M7gz8TQrNGU0njTYNRM1TTWHNcI1&#10;/TY3NnI2rjbpNyQ3YDecN9c4FDhQOIw4yDkFOUI5fzm8Ofk6Njp0OrI67zstO2s7qjvoPCc8ZTyk&#10;POM9Ij1hPaE94D4gPmA+oD7gPyE/YT+iP+JAI0BkQKZA50EpQWpBrEHuQjBCckK1QvdDOkN9Q8BE&#10;A0RHRIpEzkUSRVVFmkXeRiJGZ0arRvBHNUd7R8BIBUhLSJFI10kdSWNJqUnwSjdKfUrESwxLU0ua&#10;S+JMKkxyTLpNAk1KTZNN3E4lTm5Ot08AT0lPk0/dUCdQcVC7UQZRUFGbUeZSMVJ8UsdTE1NfU6pT&#10;9lRCVI9U21UoVXVVwlYPVlxWqVb3V0RXklfgWC9YfVjLWRpZaVm4WgdaVlqmWvVbRVuVW+VcNVyG&#10;XNZdJ114XcleGl5sXr1fD19hX7NgBWBXYKpg/GFPYaJh9WJJYpxi8GNDY5dj62RAZJRk6WU9ZZJl&#10;52Y9ZpJm6Gc9Z5Nn6Wg/aJZo7GlDaZpp8WpIap9q92tPa6dr/2xXbK9tCG1gbbluEm5rbsRvHm94&#10;b9FwK3CGcOBxOnGVcfByS3KmcwFzXXO4dBR0cHTMdSh1hXXhdj52m3b4d1Z3s3gReG54zHkqeYl5&#10;53pGeqV7BHtje8J8IXyBfOF9QX2hfgF+Yn7CfyN/hH/lgEeAqIEKgWuBzYIwgpKC9INXg7qEHYSA&#10;hOOFR4Wrhg6GcobXhzuHn4gEiGmIzokziZmJ/opkisqLMIuWi/yMY4zKjTGNmI3/jmaOzo82j56Q&#10;BpBukNaRP5GokhGSepLjk02TtpQglIqU9JVflcmWNJaflwqXdZfgmEyYuJkkmZCZ/JpomtWbQpuv&#10;nByciZz3nWSd0p5Anq6fHZ+Ln/qgaaDYoUehtqImopajBqN2o+akVqTHpTilqaYapoum/adup+Co&#10;UqjEqTepqaocqo+rAqt1q+msXKzQrUStuK4trqGvFq+LsACwdbDqsWCx1rJLssKzOLOutCW0nLUT&#10;tYq2AbZ5tvC3aLfguFm40blKucK6O7q1uy67p7whvJu9Fb2Pvgq+hL7/v3q/9cBwwOzBZ8Hjwl/C&#10;28NYw9TEUcTOxUvFyMZGxsPHQce/yD3IvMk6ybnKOMq3yzbLtsw1zLXNNc21zjbOts83z7jQOdC6&#10;0TzRvtI/0sHTRNPG1EnUy9VO1dHWVdbY11zX4Nhk2OjZbNnx2nba+9uA3AXcit0Q3ZbeHN6i3ynf&#10;r+A24L3hROHM4lPi2+Nj4+vkc+T85YTmDeaW5x/nqegy6LzpRunQ6lvq5etw6/vshu0R7ZzuKO60&#10;70DvzPBY8OXxcvH/8ozzGfOn9DT0wvVQ9d72bfb794r4Gfio+Tj5x/pX+uf7d/wH/Jj9Kf26/kv+&#10;3P9t////7gAOQWRvYmUAZEAAAAAB/9sAhAABAQEBAQEBAQEBAQEBAQEBAQEBAQEBAQEBAQEBAQEB&#10;AQEBAQEBAQEBAQEBAgICAgICAgICAgIDAwMDAwMDAwMDAQEBAQEBAQEBAQECAgECAgMDAwMDAwMD&#10;AwMDAwMDAwMDAwMDAwMDAwMDAwMDAwMDAwMDAwMDAwMDAwMDAwMDAwP/wAARCAHFAfgDAREAAhEB&#10;AxEB/90ABAA//8QA1gAAAAUFAQEAAAAAAAAAAAAAAwQFCAkBAgYHCgALAQEAAgMBAQEAAAAAAAAA&#10;AAAAAQIDBQYEBwgQAAEDAwMDAgQDBAcGAwMAGwECAwQRBQYhEgcAEwgxQVEiFAlhMhVxgSMW8JGh&#10;scFCCtFSMyQXGOHxJWJDJhlyNDWCkrLSU0RURWU2JzcoOMJjlEZWV0g5GhEAAgECBAMFBQYFAwMD&#10;BAIDAAECEQMhMRIEQVEFYXGBIhORoTIUBrHB0UJSU/DhYiMzchUH8YKSskMkosJjc+IlNDUW/9oA&#10;DAMBAAIRAxEAPwDteeuDMqLHekxLg8/KbS+hDVvszy47K0pI2oVbwlbaFKAK9pNadQskQnVKoTMq&#10;xtlKo9muc2SylLhVPx2M8VIBVVSVKhRYjamyDQA6DX36mhIWfy23ymmo0i3It294JBesVtnK7SAS&#10;t1ceGtH0YKafNU6dQ0nmgGmnccnLQHYTMgVUtoJxuA2lQKAPqHpLbyH2mhT/AN4QT8adNMeSJq3m&#10;wWTacGkAIfxeG4FBRUiNClJcWEqSo9pxmc1HopVCU7ySB8NOpILE/wDTd1Rt8O3WpExKAFRltXBm&#10;S1rUpWWCVNuKIIP8TXT16ii5CrQluWbF7eHFw2WIzS6GSyJ+R1VRZqgsMurdcTVRoARSp6US4Cr5&#10;gyJ+JtBKFOW1BCE1Y+syhhZSBRQQ0C8pNKUpSoGp6kB0rxySdq37Uy2UVUlV2ySI26ggkBDy1ttb&#10;wB/uk19uoouQq+YI21jDzKXkOW5bRc7Nf1fIZOjZCClJ7QUqlfSu0j8OiSWSAlrs+EreWh5cF4Mg&#10;lLUTIsjhstOOkqWXWEyFpStYA9grqQDMYljji6AyG22W0oaZbynLZRZZeSStKUFTIHcB0CQaD36A&#10;EVacfgpSJJkPM9laGo9xn3r5m21VPyT6FKBX/wCWNa9RRciatZMAjpxwh1s2XH3mCFhATeJgK0IT&#10;VQXvi7e4K0Kt4Ht0ouQq+ZeMctLCTttbIZlpS83HayW5KoFAEtNIRsSncCKUUQB7DpRchV8xXZjW&#10;qPsC8dipQBq45e0ulk7akBLryzVPvpp0ouQq+ZcqBa1sOSY8FpxhRFE2/IIwbAqNx2SIwZS6CSCK&#10;lRGnSi5EVfMtVCaSwVMw7m4kqTUtXmPHU016hvaI6gQSNaVqD6+3RJLJAtdDrTaz9LcglbaEOKey&#10;qMlbC6mgaaXDS1UJ9KppT16kHv066Hs9x+5TQ6g9tp64Yy6W0Coq0qPBS+8oe9VUrrXTqGk80C5p&#10;F4jN9pq03J1Ci6vuGZZHVL9ElpDKx3hUI+VKTqT00x5IBVT63pK2GcazZ18oSn6mNDhMx21FNHEr&#10;dffjhbiB6lJIFOpFEAIZvP1ThkY9k4iNEpaL9otcoLNNg7zrVzElKCkV0QafCp6AOpXbEhtT8Wew&#10;GiUpaVj0oyiqu4gKVIUxICaU2gKVUgadAUbu8RAKnITjbW4ukXLHZkRSEAlJbBaQpHcCRqFevw6A&#10;uelwHXGhBnWiGysoWjuxZrKVocSVFtTz8RQa209UK09OgDiU9+hal2KQlK0lRS62h0N0BUAp+CW3&#10;ARokpA/b0FEchf8Aq7sTYd8d+BMnYjNpVbsoVEL7ZZc2pdduDRAeabbNAq5D5da+vv0ZDVU0j59R&#10;eWFbhvNDUK3mqtdKEUIr0FDor/00t4bb8wOerBIS24L/AOOLs1tl4JdBcx/knEFlQS4FfOlq6K/Y&#10;D14OoV9KD7TZdN0+tNP9P3/zO1H6CD/9xxP/AOHZ/wDrOtMbei5FRChilIkYU9KMNafs+ToKLkWq&#10;hwyoqXEjGulVMNK+H/sE+3TIUXIuEKGPSJGH7GGh/wDsdBRcighw67hEjA+ygw1X/wCo6Ci5Fwix&#10;gd307IUaEkNNg1Ap6hI6Ci5HlRYyjVUZhR01U0hRp+1SSegouRellkJKEtNpT6FIbSE0+FNoBHVd&#10;MXnFCi5F4bQn8qEJ/YkD+4dQ7Vt524+xAu3ugbdyikihBWSPwFDQU/d1aipTgCxOhVUUrrT10qf7&#10;q9NMf0oUXIA+khGp+ljfiSw16n9qOpFECIYYbqG2WkVGoQ2hNQdNaJFa9Q0nmgVDDA9GWR+xtA/w&#10;6jRB/lXsFFyBgtaQAlSgKGgCikaD+r16lJRVEqIAyXl0opaz7aqJFKe+vUvFUeRKelqVK0PJARXb&#10;RFTU7flr+JpTXqFGKyijOtE1JvMF7q60C1ED0O4g/wBfU0RX045UBC4uhG9VT+UVJBH41qOlEWhF&#10;Qi6pVoBuVKQFAKHooKAKTWmhB016jTH9KMeqLiqxSwCo2tAoZSlpNakNANpJ9PyoCRXokliliY6L&#10;kV7jn++v/wCmV/t6kAYJBJHqTqQRX9/of7+oolkkKLkgFyNGeVvdYZdV6bnGW1q09tyklXr+PRJK&#10;tFQUXIEaSltAQ0lLaB6Jb0SP2AAAdSKLkCElVNxKqelTWn7K+nQUT4IB7TNSstNhR9VbUhR/aoCp&#10;6ZYorohnoVe4FFQagkfs/pXpV8ydKWSRQjdXf82um6hp8D+3o8cxpi84ooEJCt20bvjQVH7DSo6D&#10;THPSqlFBCwoLCVgiigoBSSPTUEEH16EhVUKDofo4vxH/ACzP+KK9KvmKIsMOGdfo4o/ZHZH9uyvS&#10;rB//0O0tLTC4sFFxzNMeQGWSkM/piWUBLaUIQ8w9HM/ts7hUBQI0qT6dRH4Y9xEcl3A4j3REVT8D&#10;NbJcWApYUqRAjIjpS1vbW0tz6xAQ2ySAHQkbvf3pJITEe6FtpCL1h9yWlCiY7zDTFUKJUpCXo0yR&#10;3ioK0JFCegA48KXH/wCIiwQWSur0HvOdlym6i0vrAS2AlXzKcb2j2006AUPpGZq3WkXPEFRg3VbI&#10;uSZCxSgbU4jYEFIPvtqCdOgCn6TPS2puDd8VSpLwdfDcy5Hthoa9vf8A8T5PiQgDWh6AtSMqRsSp&#10;jGHY7qkmLOdv8tsPknagpQlpKVLCjokA+uvQCkqVeoCSXE2FKmlFRpPfijtgD53H3oMgJIUNdpTp&#10;69AJT97TMbEly54mXG3AjbMW9NQwTqNymmY4KhWuigaa06AsFzucd7emTjTjbyR/FiQMllI2baha&#10;EwozrLjajqKu6A006Avh3lq3uPfUz8eZdkrSp0QsYv8AvdU4raFyFCncJpoSqop0ABPvDr7sgi+W&#10;Rv6VtLzzn6NdIDqGUfMUlbrzn1AAA0Sn5a6noCyNcWGnHQb5YXJjqO4yyuNe0L2lO8IK1oDW3UVI&#10;AHt69ADyjcQ4n6uRi6P4Qd3TI9zdiNpIJKj3WEhTZGhCVpFegKNP2uUkOKm4YVJbQhRh224NUUKg&#10;KSmU2kNx1n0UlW38egBUrhutlmFeMSTvCgG21ONKUFii0BTcoglaknWgOvtToAJCC1s/9Vx+EjcC&#10;Q/k02G04tSaIBjvSFCigmooACOgKruG1aUKn4dtkFaAtu9p7stSR82x1xC0nt+5rSg6A8xBgyVrc&#10;ivY9KeQpNGjdH0gVGwtsJXEb72qdD8yle2nQFhlItpW3GnWSI8ghEptcyYtTSiqqg12Le+txbh/M&#10;BUCn4dAHo06NJU2XpkaSruFx39FuEqaErSPWQ2xHS8xTX126j36AClybdKQ3DN3ksI3h5qt2+mcT&#10;21gk/wDMR1yNVHUVprToBd/mqKW2ISJkFUtKAzGYdvcZEqSEBI/huPqYS+4TrrX8egKFV5W6X24l&#10;0lIKlFbtvuDEhCFgBTaXPpLtQFBFDu+Og6AC+uvTqFJfi5zEWVlanILzkgIIdKtGO26alHqN9CBT&#10;XoBVZushCS3Jm351albiLlaJLe0EA7AW7UWjr+YncT7EdAEJEyI2pxcuVDlssHej9SsSmWm17QlK&#10;O8u39woQSSTXUgDToDmF/wBVHYI+QeA1hv8AFNsfbsudxJDb1tjNtKSVXbGGlF1bTm5YAdUE1bRS&#10;p9egPm6uaE1J0H4gH1qdaj1OvQE53+nUvf6X9xkW0naMm8feXLZtrTeuBIxO/IAH+YhNqUf3deHq&#10;C/sV/qR7env/AORSmaf3P7ju610/t1/DrSm8PV9vX9mtP2/DoDxNP6fgT/h0BUf36/29AUFNaH+3&#10;0/Z8OgK9AUrrSh/b7f2016Ar8f2f7egPD+n9CT0BSulaH9nv606A8KfCn7vj+4dAWq0Gny6/s+Pw&#10;6ArXQkgj9nr/AIfHoD1AaGvp+8+x/r06Au/vHQFoVUiop66a/wBfpT26AHSa6E/1n+7oSnRNULzQ&#10;gaCvvStf3+3Qzya0pLBlVGp00p+PUmNOjq65Aa1HTX9xqfhqPWlOoKOlEkwL3/r16EFKa1r+7+v/&#10;AG9Ae9xr8dPj0B4DU6+tNPh/59AV6A90BQmlNK60/Z+PQFegKD39fU+v9PToDx9P7P69K/u6AofU&#10;JOtfc0/bTQD4dABGtafCv9nQHh0B/9HtLuOJ/U1jXmxNOR3FgqYctE+YskkqSpSoE99pI3qqTTaP&#10;Qj26IBOLZYEGSw3FVJhJbW2ptpNpuMSPRPyJblNzQmMtkqVShCwTU+p6APXfFre9882I7PIdUPpo&#10;8WFDbWsirqu3viPPOEaposJFKj06ARxhUQ0ZhvTGoTimimBIbiXEFFCUbxPkOOL3KJASCr8KevUO&#10;jzAfRgRQ+XEWuGytICUG3Q3LE84oqClJuD8W4LafjqJrsA0I/HoklkgemY1kS2ksRbNb34zij3GZ&#10;c65pa312ulFXFfUdwJB2KIQD6ep6kBYcffWPIVJtcWSkqBeUiFaUOIKBtCGlvuSlBkn0DaN50rQ9&#10;VSlxYFaDx7b4Eglq2rStxaiGGLu+w2zuG8ocitpDbkck0WE1CRp+HVgLJw9aUVbsNvadLgCXoylJ&#10;KXKhO9YVDfWtJbqK7go6ioBHQFruOQoLRfuDtttryihhxcGNdO24hKtrTS29zexkhQKkA7SR8OgA&#10;GLbYtqn2bqt5bjgS0hu1ynVpdaKStDHcbceKNK7QSkCunUNpZgscsNoeeS8+6mbVxS/4+Ml/aVHR&#10;DUlyApQ3EmoCtaUIAHROqqgWxscsqO+6t5l5hw17SLEXFNfN3FEvoglbi6mnyj5afhXqQCRLDjrD&#10;jr9umGK445vUXoU5/aCole5c1LaQ2CCaeia+g9egFSRaorzocVOhStyQ2ktxkLa7aimp7yApNP8A&#10;eAI19ugAmcWxp1bgUqFIlKClLZctpBITRYUgIY3Db7Hd71prToBL+gacvZbkWrGHbMGAAuTAub85&#10;2WhwJBeYchqjssoFQnUqKvcenQC2/asbacbMZqxRyylYV2oRWQ2oatBIjjsMamgG2v7egCDsHG1l&#10;DiWoUZ6NuDMiNjt0U4y44ratxpz5W1FQ/wAxBoBUEdALdvftKkswmnWbsELWhShZ31Pb0iilOPyg&#10;2W/T/MFEn39ugKrx/G3HCr9KmxZlVL2sMraUPQ1rHHYquhokkn206AvatNrcQlqULmtNXQmJLiFS&#10;nEgJqUlttw9unslQNCKg9AWuWC0XBn9PjraZZbSntwnIUCU02VFSVBluQgvp3Cu5JPv8OgCkjjiy&#10;qTHShiGyGkBvayhcJp1aNe8G4DjDe80Gm0ge3QCdd8amRmEIjKmhlJKlPsT58hxhQSQ2ppgOp3EE&#10;+h3j93QAUFnIW+yU5LOUgthDwmspZU0+EBIR2/p4skqcHzLoaIPoegDzdxyViWRJvbSWWmjsS/bX&#10;yy+olX/GmoadaDbaU6ArSv13aEdAQJ/6lGzSMs+2JyHMfj2uQ5ZrrHubcy3pWtYS221O2vOFlPy0&#10;ttfUg7fiOgPltOjaSNNCaEa+hP7iDT36Alu+xFe/0b7oHAiN+1N/sHL+OKFfzmdxjks1tv1oSpy2&#10;pIHxHXj32NiVez7T17B03dqnGv2H0GetGb49/T+mnQASya09vUdAVTWhNdATp+72+HQAnuPwr/X/&#10;AOXQHugPdAe/D+nv/s6A98fw/wDPoCmnoNKn4e41/D4dAer6fiaew9DT3PQHiAfUdAWqqTQeh9dO&#10;gKE7aBOnrX+un+HQFQfcjU0qfQfh6n4dAWqrUetae37/AIAdAX7ttK1+I/wrX36AHSa6e/x/f0Jb&#10;bzKk7dT/AGdCW01hUBOta+h/8a9CpShGg9K/2e4/r6Ar0BaR6fidaD19tfh69AeoK0ppQfj7q6Aq&#10;fiKf1a/11HQFegKaAk+9Kn9n9B0BQaaH19Sfb4dAVNEgn+nr/tPQFNwoDrQ9ABg6inr+AH4+37Og&#10;Pakn4196D109OgLkp1IOoH9+nQH/0uxKPduXjK7Fw4xVGakMPf8Aq7WQ4e21VbikqLsGJf5aypoK&#10;7nbrtcHrQ9AAPRc8dfSHMbRLUtbqZCbjMwFLASiimHUoTcnXnQ+poEfIHElWvp1DrVUQL2LFmqLs&#10;JbOF2Jv+CEokSMigSDHotTgq23Gm7VIUanstj5SK116NyrkBYmOclQm+/DiW6SVvoCokSTLmUIIS&#10;FKUMfKO2in5UBJB/DrDc9TNQr2EiVcc45IgPtwrjbcwkOSiS0nGLSZjbRaG0NOSprcNmO6tdabyl&#10;JT7nqkr89cIeg2mvs7kyDXWQ8mc6mdAh4jxfkjrDfc+tyDPeUcKw61tupQStpuBa2cruT8la0U7Z&#10;jpCE67q9eW7uOoq7GC6f/axx1quWGDjzDyTWLF3Hcx5VbdS1m1stVuZksEwzD5YcvO9xpJcemttK&#10;xaHKajNoClUKAVq2gAp169ULlzRH1LWITeNUbJRc75c1xkfyxbUPL0U/Jye7z3pgCgtxxC2MecSC&#10;4hFSgKAFRX0PWVS15wftBdKi5AZSBBxGyuLCayhIu14t64/yLLSVBMRTDlT/AJglJA1oeknc8uiO&#10;HgBbbVngQliRAwm2I+UARr7LnOFO2qQgSbdGWHk6fMskHUUHSt5/kj7WDHXHeTER/wDmb1j8Bzc6&#10;22qJJuLjqe53O244z9MltkIUUqBSaLpSoB6q3uFTTGNe11AotRuT5TcZTebYxNQ2yFyEz486GHFK&#10;ASShiI8ksDXRW0E19uiW51Rk7ke1cwGSeZYyAhvIsGZYSvYgMszZC0tp9Ap+VIJTX/MdR8OjjuW6&#10;q5CncwLBYzrsKdezOBDccO5T8WzmayylSP4n8NEhtSlIX+WoFdDQ16vS640clX+MgIa7Ln0gmvJ9&#10;kdjJSgojysMhR33j6l0lEmgKyRUJCiAPQE9Q43q+W5GncRjzD0C2ZTuZYk5Zj7jpLoU4xjbqFvKW&#10;QUpIUlbBCSnb3FAUB9OoitwklO5FvuJDr9ryl15RezDH4zS26NW9WOF/c4mqlqM1l+O8W1ggqSEJ&#10;pQUPV6S/W34UBWTb8wEBLMTJbRFe7ikCY1Au6IyWtFFoNpnVCttSFlZNDQdTSVPiAmGLyNDbUtq/&#10;26UylXcd3N3WW/scIJMZL1zYbaFASAVUPoae9NN1fn9wDkd7NHnO3IyayOQdpJTIs7bciRUU7QZT&#10;d3pUdQUK7tygepSufmkgXxomVmSy0rLI0sLCiVIs6GmkpUTVCXWp63mWWqGgNV+5PU0uU/ye5AJX&#10;m28g29SX4GbWsOh9LzcaTZkvMKipRsQwtwOqlqov5tyak1pTrzztbttO3ukuxxr78GAymRm5YZVe&#10;pWN3vsJC+5Dtz8GcJKwCFsGWykKSEV0GpNPTq8Y7nDXci/Cn3gXGr/DYCYsy7sQ5IKHVMhxbL60p&#10;JBbd2uLCWdSCNK/2dZ3JKlVRgy3v3IbTFTbpEN1kLjmS7Kbfc+WtE9hp1pSF7tFUBNanqQEnbvJU&#10;UR5mNzFrKiFpZmMuJS0Tt7hU3tdDdCabgkn/AC6joC0RbchACXpVrSptH8N9VA+2hRIQy3LYdQ6E&#10;k6kDeDp0BEJ99bBmL99sTyUS3vkPR8elTqqbhpWoCw35ttQ7DDKtFlNCU/t6A+SXI0WsE/51AnX1&#10;Clf7OgJDvtC3r+X/ALmvhvMKtgmcruWNxQNKpyLEMosgR+IWqekdefdqu2upZ0PRtXTcWm+Z9Hfr&#10;nzoShr7f01H+HQFiwPXWp9P7OgLUkAEH09fxrp0AKPQU+GnQHta+/wDWKf7a9AeIqCP2/wB+nQFa&#10;jX8PXoCgNT6afGvr0B4Upp6fsA/uA6A9qQa/Gn7vj+2nQFf/AB/t16ApWla6e/ufw+H4dAV9R+0f&#10;2HoAJQIr8DQf1U/2dAVQdCPfWg/d0BQ1qN2n7APjr7/j0BekAaipr/h0BcpSjqBr6U/D+voC3aAa&#10;1NfX8Na9AVFa+1Panr/s6Ar8Pw/8ugKCutf3f0qegKe+g1PxoB7e4BPQFKqpUbaftr/b6dAXUrQ/&#10;7P8AZ0BQ7qkgfv0/8D0BUUI09BT+ynQFpKq/AA/h6f8Al0BQqANU6k+tf3fs6AD6Ar6/u/GnxPv0&#10;B4Cp0H9v/l0B/9PteivwVNwXkTLlb3psRqYmI5b1ugMraStxLurrDawk1JQpNK69ACNQ0vuJdhuv&#10;PhRGyQYMeQsbkkJKHhcdwovXdQU9K9AeIExUtLrrjzzNWls74qHwCN5WQzKdW2h1eoSCV+xHQCc7&#10;JZskhL8w/TugMqCC644y2PmCXASh1EdVakga6a+/QCVNud2ujnesc0OltRDi0NMtw2wVKq4++2/F&#10;QoNqpVIqr/2fXqsqrJAENkkTA1cnEWG83FsIc3N3SfHKlUKC8t16KpALINApHsTRXWH0IScJzXnQ&#10;FhuMhtCFphNLuAoW203BD7jS6BCkpdkONd8NihG8bSDr1nosOaAI2mYwpxS48tt54ghmM7amllaw&#10;Ap5OwLWorpWlKEECvp1IDEh6elhMZQbfSpFFy2Zwt76HkAFXcZ7XbKditvybjXQ9AFWYMqcpKHth&#10;SzUtupkIeWN5KS0rsobcSkJFfUHWvQAV6hMxEMn6dDrSl/NJSzImLQtlFf4Yc2uKWkp/KlalH210&#10;6Aoze4y0KVFfcfmsto76DZ5kWQll71q3JUVDegHaorIFNR0Amqy6PvU3DkGXHCwyhj6KK+6zJJ/i&#10;lyQ1MMtKVk0oW9lfQgdV1xAa/mlEdQS4+tp9StjDDVslqklzTYHI7K3kr96qSCPwI16ao8wVkZPZ&#10;m4ipqLjJkFTykORnIsplxuQg/Pr2FOMtp1oNmw+3VswFXc4s5+SXJiLR2lLc2JMtSEAJKO99PFjO&#10;MvOHSihUft6rriAwi9WKRHCzDuLKWQptVG33juCgUONsfUOvqUaggLQCfYdSmnkAzByCJHfCGlXC&#10;OXUpUW1wH2Y7hJKW9/1MhYdcPsgJqKflr0Tq2gEJma/RyWRHburyH1tIQtMVCgyVFSVuuRkpEjYF&#10;DUmqSSD1ineUKaoOrBkKLnKbIjz2WWe/VSVvMvfmUCpCFAOBhC1DXU0r1mWKrR0AcS/FeKg5HiwZ&#10;DKN4Ice2OMmhBfIU+0kqUDWpof7OgFJbsKZFFU2xe1SUpAcRUCpUFNtrW0oqK/b8vQBpbLatjiXH&#10;lrSltCAh5RdZUKrLSQtuQATT09AP6ugEq+W1ucI0tMKS6Q+SrvW2EFtDaAlTcmQiMtlNU6K3hSVH&#10;06hpPMCAxkUu1qej3dua0zvCo70xhLTBWopbSx/6e484hDRNdxKU6+vr1EXVAX4sqPfkuMKZtbsm&#10;IG3WUrlyN1FgbZCUPJWlxPz0qSaH0oderAJSsAtEmKtp76aN9SXlun6dt2i39FFpx9xT0ZVUiikK&#10;Oor69AMX+5djyMg+395K4g48mU+OO5LkVuOxKcjmO1ITbkDuutOJEgCTRQW4SaV/HoD48MpJS46g&#10;ihQtQPwBFKpoSfcfHoB1P2/r4cY87/Dm+b+2IXkpxCha9RtbuGYWu1O6+m1Tc4g6n16xX1Wxdx4P&#10;7DLYdL9rD8yPptvAoccTTVK1Jp76KI65w6QC+NAQRr6Urr/jToAMk1qQafA/s6A8mlRX0/H9nQF4&#10;qK09DUAUPp7EUB+PQFwJ9Kfv19qfH416A960JFPwP+zoD1Php+z/AMCB0BX8Nf2/006AsCfxPwpr&#10;8fb8vQF/QHugKJrQVrX3r+3oD3p+8j+n7h0B4/Aivqf6qf7egLQnTTQ19ff+4HoDwT67tfYV/vHr&#10;SvQFFfKAAf7df6a9AeT6V3Gv9g/r9egLq6ft0qK/jr6dAeHw1P4mv+I6A8RQHU/tJ1/roegKj0r+&#10;H91dfb16A8dBWlT0B6nw019v2dAUV7Ur610/D2P7egPbj/un3+P+ynQFiRp+bbr6f0I6A8dw9ydS&#10;Ka6gf7egLT+yh/p7HXoCpNfQUoP8f/HoC3oCoNP6H/AjoD//1O1eDa530EFtKHUoEGKlCo09a1Pq&#10;+lbKULWYK0haan5CVClfl6AOotEFDYVPVPjtubUup76Y2lQratuGzFcfSlaaivzAft6AOfSxVsri&#10;w7M6tsKC1lbbSmH1rSSCmQ4hZW2CNa1OtAegC36f9MtUhVo7aHQnvvPOrEUAAH0eUuM0pKhQkAE0&#10;06AobpDS4kJkxX1hWz6JiS4ltl1wK2lRYjPsapOoFa9AFkXazvPJcLsWDqqK+s3B9gd1tNV/TNk0&#10;dBpSiRpr0AZcmsPJW03OhOttj5w+6EOp2kKUpC3WUJUjb6gKFfx6AIMyo7q1tw7u1LUylRLcMhbL&#10;YXT+G45HjPJi9s0NFK3GnQBpSJCWXVqmyN7iBsZS1Hmsd3bVKkNoZ7kaqtNy6E0JJ6ASHbteo0hp&#10;EKEzIWUBS1suMtodNFKS2lE1JbXIqkpVVxKR616q2040AbZu93lPtCZZnozCi3REtFmdcD6kK7na&#10;kRZjsUAI9PmJ+I+MqvFAEeXPQ9vU2VJ7am0okIhFhpKCpKO4/FX9W8oJIogHbr69SAq3FQ04h+EI&#10;0YIHbajQMftrgJ9FLc3OqkqSVfMFOn1FKiteq0fP3AMrGSuoCWJtrhuNISFLn420zKkpSQPndtd4&#10;ZdQooVqlIpu+PUpSo8QFX25raC9OlWt0B5KtjNtvG+QhTiULU6tb0ilQqgBAHx6ikv1ApDnRW5CY&#10;lohWOJDDy1yZEmBcUOldd5X23mWmXlKVUbv8vtXqKvUlpwAszmH3Fx5NugY3IdeC/qlvGQ2lxNEk&#10;JQXLcE7VII1K66/1S9XBgDbtcLakScXaYSr+I8u2LjXJL6iRRtDbTrcgFS67iABTT36RVM8wY1cl&#10;2VlzdJccRCPyqgLs+QzHWW2iT2lKt84SYpSRUIFEpI0TQdRqk841Aofp9kc3OQ4rtW0l3ttXi6Qo&#10;8tvRZSFJnxF95WgAWTQmqjQdWq3mgGmbpa5jf1H6PcLauMlbCEqmS54iSWlLbqtMZbzsptW8/Mnf&#10;tBrU+vUJvU1wAkG92KZOS1+u3lUpLzYUhwJFu3BNUpKH2NqGjsJSF7VganU9WBsC2TIf0zjjbpfj&#10;kmig28tK6auJ2GM8tboWNQn0FKdAeMq2PGa64hbjLiA245HSiO+lobk9t5T05lax821IWkUJ6Ax9&#10;yJHlBbuOTX5RU4nuCaHZbbQYUA4wphxSGy0pNAShRNNakadQklkBTt1lksONuyLbYHHpJLkhmOp9&#10;mQqKhRDa1iT9R3dh+XbVATXQ+3UgyWpbaWp8MW+GxtCHlS4zjKa/KlJD7Sg2Un0FaHoBtXmPZpN3&#10;8YOdLW7cVSmJvHlxSIzrEdXc7D0OSpxCmSwkOKDJPyhX/wAqegPi9ZbCVbsnyO3qTtVb77doSkg6&#10;oMSc/GUK/D+GR6a9AZbwJejjfPvBORpV2/0Lmvia8BdaFIt+fY9LWdwpWiWjX8Oq3FWzcVOD+wvb&#10;dL1p9q+0+qJMp9ZL2kbRJfp+I7iiCDX0oeuZOmCx0BPvT+6vQARJIFT+P946At6AE3CgGop66DX9&#10;9dOgLxSgp6dAe0BrQk0p+6tf2DoCvQHugKH4f0/H+zoCvQFgNFbfb2H7aH9vQF/9PT/H06AoQT7j&#10;T00P+3oD3v8AiB/f/wCXQHq6Vof8fh0BSoV7ap9K/H937OgLVjSp9a60r0B4AghJ9Dr/AE9/boC+&#10;g/2anTSnx6A9Q/Ef1H/67oCvQFK+w9vX3/x6A9rU/DSn+PQAW9Xx/sH+zoC4Kr+Jppp70/aegKHd&#10;QE+lfT39/wAOgKADaT71/wBnQHgfmB/H+/16AqRVRA/poOgLf6f0/f0BQ0/p8aUPQFyACdfh0B//&#10;1e1VDzcSFBbfgvsMsxo6USHlQbW22Fsp3gOdtKx842nckKr7joMhRblq7SFx7c6729o7aLkVOrqk&#10;BO7dKaiOtinpWh00HQAT95SpSlruCojbia7f1j6dUZSB2woMNJCy2T7UJB9z0AVnOLmoKGpIfNUo&#10;dc+vmyg8EkqDUmOGtjVCagUTu6AqI9vUS2LXGS81tWFSLPOW2t9shTL6XC4FAE6BZCtRp0Anz0pS&#10;4pd5xzvKcW2gPRLK1ITHIUVdyVQpP0jhFS4CoJ9COgE57IcaRIfhyEIS+lLZCk2p9MRagoISlxbc&#10;R5DaTu+QqUdSdB0Arw8wsTT7cWy3O2Ldp/zMItMNuMKpRQebeDKpSG0CpTUqCdegDjWU9pyQ0iXb&#10;HGne2WnmG2W0IW7QgILjju5NVfMgo0+INaAJUeVdpbshUiLFt7KlrWl1CWn5M1AI3FLbEYtMoWKk&#10;UJKRr0BaqIhhTjUFLzkF1sqeiGNPkRiTUht1DRU6qQFgVVuCiPYadAKTMiKiMlgW5HcjISV9m1XN&#10;6G6UJ2lKI6lmQ2/t/MHVBKvavQBWQzaZ6SUfpLiglSAO/cILrQQsJcafbYabejlClV2oUsH2PQBp&#10;hVvIME3JLKQpGxtM+4CSkpBCu27LtzjjjKlaE7hQenQFsiZDhreQi6h2kdTrUJnKZMCcgUCkazIi&#10;I4bKkj/iL3UPpToC6I68psSZEiVsVsdR9RJZucYoUkfOibHbb+ZRrXekAUBqQdD7AecNzbQ0ttVh&#10;fQsqWw4LxIaUgVP/ABUNzEMOoS2k0KVAgj0I6hV4oCk1cJr7B+rZiKbDYUExpokUbSDvWhbUte4K&#10;IFUpBO7QdSAa23Z9uQlLki3CA4ChkOvSm5cZxwhbaZSH0JVudVVOwhASNanoAR2ZKaWlKsdUWz3S&#10;/LMyE8EpB+QJ7tzbUEuoVWorSutOgKtXy7KZT27NLpUsnc/aprrDZqO86xEluPpSKaJKiTWp6AIz&#10;MhgsJDdzX2dqCpSplkuLK0t0O8Jdt3deeXsGgBVT306Att1ytMpoyLTkePGJSq0rYehzY9dWC6zc&#10;/wCIhwkGi1Nj110p0BkLs+JJbKBc4khjb2XmzBjTvrFKVTYpcMLVQ0/yew9OgEu22u1B19+0ibaV&#10;tPuJcisOSGWnHW1hTjqIYfUksvq0AIbJHqOqqKTqA/GvF6EmQ07blONA0iyUJLUwqIO9p6IoFhxt&#10;FKoWkkkeoqOrAUJ0W4yl91mbMhPFLNGS/GSwtSKLXtYdZ0KiSFpIJKfgOgNY8vx5184i5Vtkldml&#10;CRx7l7TrP1aQ/GU1YZshtKGW2UtLc3tpUKncFDQnoD4vfP8AaFWXnbmOyhJR+mcn57DSkDbRDGU3&#10;VtsAAAAbEinQGo7fOXaL3ZLmklLlrvdouaFVACVW65xpiVj3qlTFeodaOmZKzR9Xu3TUXK22y5Nq&#10;CkXK2W64oUDXcmfCYlpVX3ql4dcy6puuZ06yXcGVEaUpUH8D/wCXUEgZNTXoCuhOug/D/wAB0B4b&#10;dak/h+P9nQF42kUFdNdQP8QR79AX/j/T2/2dAer0BbQVJ9T8NPw9ugLugKD39K+v99K0A6AoQSAD&#10;8dafDX49AeO0HX4Up6ilf2dAV/EfAfhp7U0/HoCm4D10Pw/8q9AUAB9D/UAP8AegLiK09dP6a9AU&#10;VuOgH79P7j0AHu1B9xUfhT+h6AECR6+519v2/DoD275iNKfiafD9vQFFfEHQevv/AGenQFAQKbfU&#10;+vr6+34DXoCivx/N7j26ArWg+XUe5Px/s6AsqSf2n8Pf9vp0BWgBIVUU+Gv91egKV/t09Ke9fboC&#10;nrp8egK+w1P7PxqegKdAVJr60H7v9g6Ap0B//9buNjW6xxylbbEFDqmU0kKixkF1ASNE96YpLnb/&#10;ABSa9A8zxbtzmwyER0sgVbkp+kSUkqJFWmUbm99NdT/h0ASfTBU44puLElBe0ul6W0Cuppt2pY3o&#10;W3/lSARX1PQBUKtbBX27DFjKcP8AF7VzUypaQBUOufSrW4dakdAFl5JZbft3x7WlBJQVOXWGXNyS&#10;RtLriGB8qtNVimoI9+gBFzbdPbZejsRZ7ZVv3xbhHUptp1Kh8iYd1L3cqqgK/lJ1CegDRctTSGkI&#10;s90cCN/bbjyW0FtIKhucWpLr6t5Arqoe/QAH6RichLixii35Dje94S3qrodwop4hKSrco1IJP7+g&#10;Ku2rF3ktA2xpaUnYWpy97scAV+VwnutLKwNpKiKevQBSVjcIIZdtsN1tDK3HoyY1wbU7ucKPqVIM&#10;hEgsKUBRYUKU9OgBkWmGFUS+28takgNtXlwNpWmpUHIrbiA8tuutdx+AGnQBiXjtnLkV2VNmRHI/&#10;cbb+lduDLCUuJ/jJClNqURtTRO5WmmuvQBBjHrEsuNH9ejMNuVRcVPvJbC06EjuFxTiDWpCkkH2p&#10;0AYkYxFlR2mmcllyI4W4Q8bg3CdbQ6dU1iRWgksVoiqRU6kk9AFmsTvTILCLlFu7LaQgKud1jy3/&#10;AOEoKbD5kwHEKJTRJUQVBP8AX0AMvHruVFERVkt+5vtrRCnRUMBZXVYXFRHLLrhI0Uts++g6ALtY&#10;bNTIc76IgbX/AMBmK+tlltxdCtUltkNNIecpUqSBp+3oBRTjE5tCg5b4bmwEoWzPW8pCdRRTLqRs&#10;UoCuhBVrt6AKycbV9G61GtLO1e76hRkqiKKR821TapSXHUqNSFKV6+w6AS04rJlsp79qvVq+nq21&#10;Mav8dMZaR6OCOzMd7SSSTuXVQFOgFGNij7O5tEmRdFqXsSLlOuJQjeAdrU9txtEhataknbpp0BfJ&#10;xa+KehhpDbEeLWjDlymtpYcJ9YmwzEuJWCfz009qa9ACuY/N3fVzo6XZzaVATWoMWbuSFJAQs9yL&#10;ISlLYG4+g9tNOgBERf09ph7+X46G1EpeftsMqJRUgHslgVKmzqe4nUn16AW2XFl1ptp9logpWpmU&#10;y+y6lBoAw64n6oIkUUNCKU9D0AdlQhRxmU8pAfOxkR2t8kFYV8rXbQF/L6BR0H4dAIky23lKERt8&#10;ue0lCVh98W5lhkAFO1ToBnhxtAFVJLm4noBCyC3pm47lVskfVvR5uM32KqO8zbZEcSJNqmMoeYeS&#10;tqak/wAegCUCvuD0B8aTzhtZsPmF5F29Sdga5Yy54D0+Sdc3rikn09Uyx7dANCu2sWUU6qEd9QI0&#10;Io2s/jUg/wB3QH1R+Cr0Ml4N4TyJKw4L9w5xbee5XdvNywTH5ZUT8VF7rmbmF2ceTfuOng9Vu2+x&#10;GzDUqPqQD+71/s6qWKE1Ogp+HQFOgKgV9Aa/0/DToAQVAFRr7nX4/EA9AV3ajTQ+/t/d8egK+iTr&#10;U0OvQFE/E1rSlD/f/Z0BXUjWo/YegK9Ae/Z0BbQE1I9NKe39oHx6Au/s9P7OgPe/pp8f8OgKAUFP&#10;9n+ynQHq0rUfs1HzdAUqfWh19tdP8Pb4dAe2ioOlPhToD1a1FPcp9z/d6dAVAA00r+Hr/iegLSdy&#10;SPQ/D3NNfw6AtA1A9aK9R7enrp+HQFxG4kUp+NPWmn4dAVI/ygUB9x7U/wBvQFhoKaenuNK09/QV&#10;/r6AqPm0Gn4+5/D1r/b0BaAT6k0+J9ugPBNa/h/b0BSlDSlfb3/w6Ap0BWnQFOgP/9fs1cYxNZae&#10;XJtZQ6lBSkYJeaMu/MpCkPOSSAGgAaBCk16hOqTJao2hPkO4a3MQiSuA8+UEFKOPrv8Ax2j/AMRk&#10;OBBSpYSRSpBBB09upICD4xlSVKjCAyy4okKRhudMyCSnahLi0nt7mlinyJ9vT36ALx7/AIzEWGXc&#10;iRbAhQV/Eh5HH7r4SEGMpm5dlamVn5jRxDmvw6AXBmOM0KlSlpddKu9/8NuPRv4ad/d7cvv7wQn2&#10;V76nUHoAKHk2KTUpMW4ttrUvtuhOCxGnniokbw+JaFGgJ/KaoB1HQB12+MpccbhyX5jNdGXMUQ8p&#10;IKglYRIauKHEoJQSCtQodPbUBNmX23x0pU7b7mZCtqVlvFJzrdFgpcTX9XDAc3CoNaBOoB6ABeyn&#10;Gg99NNteUxHm47TxVCRd2mnK6pCFtXUhkOAfKj0B9+gD8a82h95uMleUxlTRWK5TI0TFqKVKq/JU&#10;/IaShJHzHbXbrU06AGTc8eTIXHeu9+D6SQl1+TNeIdQPmMVD8BsK27hRYJJHQA/67Zih2MvLrw44&#10;CypLb62ZD8crTuBVGeYZeSXAk0KhrT06AuVlFsilpT2Y3pDASNHbcxIUpVRRTiiwoNu667a1Hw6A&#10;Eey2wuBIOalpxZO0ybU64h12pHeJKERlJH+7uBSr26AUY2Rl9aW05XjU6MA2S45aA09VAJUkyHbg&#10;ylW/aNAAEga/HoA3HvMJ1xx1F2xG5hhI7jDEZpxTDhFS72mZalBVRTdXUj1PQHk3S6uLTKiXmyKS&#10;hYCWVsyFxgkkg746UyHAshIqRQ10p0AaVfbm6tH1jlhaUF0QtAubTKkn1bcUqG8hpSiffaE1pr0A&#10;WOT3uIpAhtYtdGVpPdbbu+wMIKju3CVBJaCTWtVU/D06AWm75cpMdUh2zwOwsBBZauttkqUpYClf&#10;wVBPcCzQCifX+voAOJeJ89L8ZNgbivBLaFwn3ozbq2qKShZSwl6L29wqNqqAD8egDUdy4s/w2bG8&#10;XFNrr9FKhJZcUEncFbwHQgHQkA0Pp0BYu43NxRamYzkaxVspS0lqXBQtBolY3ux9yT66D5fXoAyz&#10;fr2042n9CvFAVJUHGUrQNNyewHXWluJFNR6j0HQFruQlYD82z5JGUkKbQv8ATZahX8lfpUrc20I0&#10;qmpGvp0Ahru+P3d5uK4xOE8PIQEyre/GdZWa7HHRRl9lsgV3kFCQRWlR0AvRro3VFuK5EYpUlspX&#10;MjIkoGgS6mM6+88Y7oTosCh/Z6ABuXNcyWLWuzXYlQKFrk2+M3FdQVht0Fx5w/8AFC0kUJBB9RqO&#10;gPj3fdbxtWM/cB8l7YtsxynOfqC1Qiin7LaXCP8AL/nqKg0B6AjikjuMvNiv8VC0n3/Mgge50qeg&#10;PpyeAl+/mfwZ8Pr9v7puHjXw4VrrXc5DwizW53X3KXIZB/Edc3uKLcTp+qR0lh1sWm+S+wdkSAT6&#10;gE0I0NSPX309esZlLDSvuB/X/j0B79v9NNOgLtppu0+P+Pw6A9VVAa6H9n+zoC/QEJp+P+P+HQFx&#10;9DX0p0B4a69AUFfc1/dToCp/D16AtBNSD8B8Phr+PQHqGhFdfj6f3dAXU/bp+J/oegPdAUTWnzet&#10;fw/w6ApQfm/Co9dD6+legPbtAT7/APj+PQFm4mgr7Gug9qn36AuAIpQ6Vqf7NABXoCooSTQ/Cp/d&#10;7Vr0ALsP4f39CyhivNXA8UDQ/D8K/wBXw6ks4JJlh/An+z/x6gxntivUK/dQE6GnwHQs4tKoGQr0&#10;KvX8f7wSOhUt2+orqBU/D+voC4jWp1A0OtT+7QfHoD35SCCaKNaU1/Z7669AeUR60oaj4f3VPQAf&#10;9P2fiPx6ArXoD1aenQH/0O121qcXb4i1ZLOmLcixTuCJraW6sNrKHRGebAK9xJACPgKdA3VthqQy&#10;yTsfuc115CUsh9t7IUvBK0FVK7XSjag0UpSla0+avQBd15PZUxGuF1ckttrBW7JyNTSC2k/ItlpT&#10;XdUhSa7isk16AIJlSURJDCH7xckuuNEtvszHWozRaCN0VyZIQtob6ub1KUs+nQBmHPlsKdYZu7ty&#10;jtmjKrihxtxoqHzMpWUgLUlI0qVkH9vQBtl1UfuKLk15px2qnE2lpS0VITvbchW1SykV1SredNdO&#10;gEW53K7KLEODkWRR9y3HnJEaw2wtoZFF9pTt0srqVMg6bgE1Ht0AtW24XlbYRNu6X5JbLkdlMG2w&#10;JIa37F1nrtzcRXyEFYShIFCK1p0AUvDeRtmTEt+W2/e8Y5SwqDa1riMle7akiA79W6W1ahfypJrr&#10;0AAy5dBb3DPuLJuDX8OO5cLXbAEq+X+K0Ylrca2qGhGwaj0Hr0BWHf4xaT3rha7jJZdS1IgptkZM&#10;uNuXUuR5S4rCFroKhoUNKa+/QFzEF28zmChzErpGU2+3S8Wh6XfkpQsPIQQ++60ooRXRJXsTSnv0&#10;BbcZNvgrRHlR8YtLKEkxLkm2x1sNyty+4qXB2IeS0G0kpUFU3ECnqegLormLXYkmDjl33AblW6Mq&#10;A+t1QoosPmSYyCB82yia19da9AE7rxzx+3ulzcPtD0ySEoS3cWblIabSdwbWXoiimi6/MoGprT26&#10;AxRGG4QxLealce4QwpZFZCbZfXEEpFQFAr/51KmwNtCAT0Au2nDOPn5jrjeMYk3OStDsZy2Wy5Qi&#10;UU2koUZTi2XU7jrtqddOgFq74Xh3bUpdjsUooIJBduUZtsKKRSQ41uWELWPm3U16AT2rHxm0gods&#10;1ttE9LLnZRBk3ZBccPzPUWthCE/KK7l13ChqegCr0XEmCllywWxqI8lukq5XyW3JTUqUC0WLfJLo&#10;WkA0LiQCdQOgFJmz2aaWgzZY4YUClswMyDK3XEr3M1jsxkLpJBJqSCFVqD69AVdx12Oky2W8/t6n&#10;N7zsaJlkZbaklWxtzf8AxGVNhH5EgHaB82uvQAcWFPekb2ss5FYaCAh+xOxoUi4jbVZcecO4dkJp&#10;tUlIBSobqjoAx9BOC1qRmedvp3q3EwoaS0FAqUlO6Clpt5tSSlISshRPr0BT6e8qKjB5By1ltCVB&#10;0XSwCQSmhJSlCrSGnVlNaUUquvr0AY/TsoZYbcd5AuK21EL75x62MMNsUNQ825bypkLR/wC89jUU&#10;6ADjWO+vodfVn7s8hRLT8e0WVSgAEDaytMAvPFFaKoUEDU+3QCj+m3pCmE/zjN+uqA2blZIzzK0j&#10;Z3A0pdrUtagBoArX8adAfJ++/Liy8T+5t5CQnSCt25RpKnCnZ3ltLlW1TwCUJQN5gagAU9KDoOLX&#10;EhsIJJT8oJNBUgCqjQDcfSpPv0B9H37Rt6GQfbO8MphWVmNw/HsSjuCiFY3k2R2HZUVH8NNtCf2D&#10;rn90qbi6u06DaNPb2qciRVQFBUnQGn9Kdec9IH8fx/8APoCnQFya6/D3/Aa9AVIGgH7fxpQn4D+/&#10;oASnr+P7Pw+P7OgPaH/6E09B7fu6Ar0BbQKqQfcf2D8R+PQFafifb4e37B0BQp1J/wAf8Ck9AVpp&#10;T/Yf/DoDw1pQj+n9VOgPa10ApX9/QFPmJ1Ap/d+B11NegPKNNoFPX/Z/V0Bd0BaAPah/HT+8DoC6&#10;lfX946AqNo9NKfHQf1CvQyQcVTWqouCqj23ew1AP7fbqSyyaxKJpuNTQ10A1qa/v6EOL44nio7qi&#10;hr6afAa/A+3QlUS5JFQsDQaj8eooWV2ax0gZ+atR6mv7Ohim6uvEoEgHSv8AT93Qp2ntooRrQ9AW&#10;bVA6D0Omo6A8r8RRXv8AD+/oC3Sg+Otf8OgPfu6Ap0B//9Hs2bhJe+hdjtx3Efp0Ft9c++kynz2E&#10;JoqG3b0LdIJOqlJJNKkdAZKtaoLTkJovx4tEoTHQ8xGSlRKVAna0+26wKkq1SSr9nQCG7b1rUt9G&#10;QXOA6xqhxAxaUCh01Ultl62NvNOKcIqtwqJp6V6AU2Iq2Yy5Cr3druE70PRnodhSphyhqVKhww6p&#10;0gghASoj0/DoBAg2Jy8SXUxMmlhCVnuNTsaxpuU0pLYCkRlOx1PkEmu6lagUIA6ANNYfDgygt7JJ&#10;cqLHV30w3YdpbeLzhK0rEpttsICFj4KSakDoA6xZUSZayq43ZbKW1PKYfOPIhKroWI6mY6HkqpUg&#10;K+HQAbuNPSWnGFZpfEwnHA4uNEmWJxnftKkx1sMsb2myKbkhBCqA1GvQBm34tHtiUBLl5upV8zjw&#10;YsAcWpSCNzi5ERlbgaJoEgEUHt6dACT8WivIShMu9W1xThX3IT2PIlbikFSe2hh1TgA9U7akfh0A&#10;Exh8+NQtZPlFxDxDbqXHcWcU0UBKQ4hmVDbdWpLattCQegBJGDp2NFd6vzr6F98BcSNAcCm1lSKq&#10;gSmIiVUFDSlR6gnoAwrF57ias5au3F4hSmHrXGkOuVCaopLuCy44lXoUgJqTp0AQfx+Yt7Yi7X9T&#10;o3IU8LNaQ0oAAFhxKWGQ0SdQTvIHQBVjH8tivlhrJp9vhqKU1lM2p4sNpUf4bDYt62QhSBWpUKqP&#10;r1DrwYMlRYbu2pIRl14+p+Yqa+hsziH20Els7hC7LYR7pSgA+9epAXfiX6MN7d6lyXnhtKZVksDT&#10;ynKgkA9mHF2p3n5lLbBH5egE6InJXX3G2cn7yFLW3KjNYrZH4LikpIR3JkW5Sz3UBNaF1PpSnQCx&#10;W7OIU0/dZkxKCoxx+gsW9bQCCl3eymSpaoya0SpZ1A1Pt0AKi2SJ0RMOfLcu7iSVRwbdaWktlSSp&#10;Ab2yvpyUex/4h/zadAIjlnkRFoSqamK8tRbrPgxC244tCigqWxOhlOwI2pIKiPjToANeN3lMh2VL&#10;vf8ADUWnIcCPFkFtgJQSXluNX1zep0/kGugoBrXoAxFhTYb4nQ8l3zXGlqVAvLt1RDWlDYG1LaLq&#10;7Gbf3qJG5SNx/EV6AR2Zs5gLIixZ7c10SgA/ergpTqVqSpDLCL5Icgx47jn5KhB1OpFBFXX4QGIl&#10;0dkLQuRAagGC7SQ+6q6piLSSB/CD70kr2KP5SpBT+yvVdWLqsEBekXKe+0XIEbHp3dbJYYafuUaU&#10;44Sdv1CnJUVkNEo9Encofs6spJ5AHjSb+lAWuPikWbGbSWYrka6MqjrUgKPakOSX0OAoBFBStPzd&#10;SBbjvXZ+Mp64RcfYkLSFxGmxNClrKd61B3vFtZKtdyKmnx6A+XR/qY8d/QPufcjzVMtNpvtlZm0j&#10;lxbBccvV8kHtuOBCnABKH5gCK06Di2c77ziSTTcCSaj4n0AFP6e/QH0IPsSX03v7XXjsFErXYbny&#10;3jagFA7RbeVctebRQVptZmp/d1od8qbmb/jE3uxddvBU5+4l4VQ+/pXT8adeU9gF0B7/AB06AvAB&#10;SaEjTUdAeT6666f2VA6AF6AoNKD3/v8AiegK9AUHt7a+g/q+A6AqegPDoCg+Jr/b/dQDoDwFPfT+&#10;78P2dAU9zqR/X/eap6ArXWn+3/ZToDxFafh/tB/w6ArX29+gPAe3qaU/H09ffoCtCT6e+v4V6BUr&#10;RsqpO0e5r6/hToXwrFVyLQDXStfw9ehDlVUoXbSfWoINa09a/wBXpTqS0FhUtNU6e3x6UL444+3I&#10;9/TTqDG6ReDxPD8D6+wr/sFehE260PHSnxPt1JZRr5aHqa/+JP8Aj1BjeDoWkHT5qU9fx/bqOgLS&#10;mpodPx+Og01/29Ae2fj/AGf+PQFdmvr8dKf+J6AoQmlPcE/tprqaA6dAf//S7L7VlMhcGCRkF5Tv&#10;tkVbYkYBkNdqGG0qYD7EhaXHE1r6JrpTT1AUY1+Wncpq+yEpUhQceHH+SI9AFUZ3jbtQqpUD6k+/&#10;QBVvJ2HluF6+Tn3Up3Hbx9ljFUtpI7yyEBJqo+idKeg9+gCyb6pAL7V57SZSHFocOA5egObdQTsJ&#10;qEnSpCST+GnQBR3IbtTeq5Q3mjUxQ/x7lq1BJ0Cu8lXeSnfqdoFfSnv0AKu6ZEGQqtqmN0QUJOJ5&#10;XBpSqlELBkqLaj/7FUU9K9AGROuk2JGdYYtwldxwLjt2vI0IJB2suKVOjtEoA/OjTbqdegPJuUaE&#10;4EXT9Gi3BvR422yZagqAFFl11i2qR3HNwqlBWCkV6ABdy5jalLK47aytag65j2WsxqmhCFoFvWgN&#10;kA0UQAoH4g9AWsZJYJ6Xk3W42pEtrVl23tZJH7ZSFfwgt2G0SsJ0+YAUNOgFRvLcRXHQ1Dya2srS&#10;12nBcE3UBDo2qIKn4TidSdVgqHtp0AtY3Km3eS61ab1bboWWULfSymXIY2KKqJU9+nRUx2doJClk&#10;Jr6H36AxvNuUOJOO1PNZ3yfhVj3Vccs6LvIuN1SspNdkCCp97uEe+4a9VcopYywA2u9+fHi9j6TG&#10;anZvlfbKkpdt2OotTTgBJo3JucthS0aepBqNT1hlurEa1nkDDU/c98fmnlNt4pyW02VakSsf11FV&#10;Btb6gkbRQDRI9qdYf9y2izk69wMttv3CfFvIH45mT82xiTVPbduVmTc4iNAAt42ialYSk+pBHpXq&#10;8d7tqr+6Bw2Jc08fcidtrjzkXi3IS+CTDm3ebZL0rcNWzBuMeQCpZ0oXFaDTr0xnbuKtuaa7wZhc&#10;JF9sTzP67EwWG5KKhFW7fBb0PbQC32Fu29LMhSk0+ZKlD9/VgFDkDzxDLTuAqCwVbGMyDklCwoFx&#10;ZeZiqQnVBqkJG739NQPR8waaL0QXjB4CdjgUycqaW8t31XtSYbO5Sgk6VJSPboANV6jRlfVqHGqm&#10;nQhT0mVkiO46Dvq2mQqG6yHHEDSoGoNfU9AI7mYXiN/zNvg409DAUllyJmcOM0o7yQhZdtCkrbSo&#10;/lJIrqOgKnNLjMKVSMexAKcP8JLufQWQp5CQUPLW3CMaoAKQFfPrXT06AOozd3vhh2BgsF5W5wfW&#10;55HkNLPb3OVUIDoSkg0G4hI9NeoUk5OPFAEVyJjTyyxcI9mjSFqVHQ5FkRrlGLaSNETI7LSULAAK&#10;UrKafH4QpJvDMAr96h7X1Wu74S+lwKS43fMok2haUKbG9Cy004haT6EAmg0qerAShc7Y6pKn3eK1&#10;PMqS4lhrIp89KiAWm1dwJQnY2SRtWlQNdB1Dim6tAyVzNcXZYhRf1/DPqCAXoz16kMMx1VUVrjvN&#10;NKU4wNxICtp9iBTqQfOU/wBVxYWI/nzjmQwnYL8XIMCZeTKgOLdhvrZhY/JWWnlpQpyjlwNdPU+/&#10;r0ByxPK1JFNQdAT8a/s6A7xf9Orff1T7btutwXuOM898w2nbWpbTMXjOQISR7VN5Ur9/Wl6gl63g&#10;jebD/wDxovjVk7G0Gh+Pr6/CvxFOvCe0DINaep/DoCnQF1dPlB9Pm/prToDyVUOvwp/bXoCoUT66&#10;geooP6evQAmnyn+r8Kj/AGdAV/Z/T+0dAUA0odfj0B7X4intp7f19AVOmvQFCCdNP2+v9lKdAe+A&#10;/Z/Zr/h0B4n8CR+wH/HoD1f6tf7NOgKV9qK+Faaft6AGSioBrX9o/wBhHQHgBXcNANNfWv8Ab8eg&#10;Srgi/T/y6FlGRav8o/b/ALegbafaUA21r66fs10/DoKUwlHEv9ehatIulcAJRrUfD0/aP39TUhTw&#10;yxLQdOoMfGtMTwGtP6v6v9vQtjJgtAkVIqr3Pr7/AI6dM+49MqQ7wHXoYJSUuGJXoUKEV/b6j9vt&#10;0BbVY9q/uP8AhToChUTQDQ+h09/7egBPah+GvQH/0+2huTOejW1D9skOShFh9lbf1DnbQppO5a2D&#10;HVE+QjQBRKQQK69CXmw2/IvCEILTjUp0LbQpmYwtplln8u+kaMFuLIIpSiPiOhAMP1hgqUq6R4qK&#10;pLLC4kRTu8K3Dc626iOK+qRQGo6AT/r8gS4UruLTSgAUyQ4lTiwoFVGm40xAWk09wa+56AKG6Xnc&#10;qmSCSsqUt5AiRUVAAQlhD5lKO5ayKko+X06AT59/yZKmhIexw235C47Nly1PgigUlaEqbhu1JIB7&#10;mh/q6AUmb0plhlaHITTbqdOxPWWnVr9FMxVPttOobI3AHcCNK9AXsXaS+gxEXmA8ynalyPI+haUW&#10;yCo9tTNzS4lBJ0pWlOgDrZWQEqmx07EKWlCLxEUkFR21aUXwNW06gkgfHXoC+O5cXP4EO5BySlXa&#10;aisSYf1FdtUtqbU8tt8hFfQGvrXoDRnOPlTxfwBa3GcwvLOT5WtoqjYjahDEjd6N/qMyOB9MgK0I&#10;rQn39usV2/a28XO5JYcAQ28zeefO3L7ki1WC5KwTEXFLQ3Z8cWqATH20R9VPaDcuQooFCQUV60d/&#10;qd2bforSiRpCrfebq4qRPusyQ84dzzneXvfUfVchypdc3E67lE1617v3ZNuU2xTkXx8LYqFOHuEn&#10;UH39Tt3LKiSfwPVXLigHVYnE+YqaSdKgU+UUqdydwNDX4HTqNTAmScTikApbQnXTak/m/wAp9K19&#10;uo1N4UAhKs0y2PNybbNkRX2juadZfWhbSgahTagdyVA66U16mMpwlqhJol0dB1/DvnXzrw07Ftl2&#10;uQzvD0OIMjHsoT+ptBpJA/5V+WHn4z238pBNPgOtjY6netvTc81tFSaTgHyY4Z8hoqJOMi22fMmm&#10;EmVhd3hWlUpLpCe4qyzpCWHHG9xrsKyT6eunW9sX7d+OqHsA42VAtfbQr+UISyg6k2zH6rdFAUBh&#10;90fxNw+YHaNeswCITCQ4BKxmMiMSnsMuWSyqZSoEJVRiG28GlJPqdxPwFAegDTkiO2lpLbDcOOmn&#10;/LqiWtDKdo2pQ206tpv5dCAU7gKgD36AGbaiS/WzY26NxWS7Ctm0ioQhZQG3qbjWp/Nu0r0Bc5As&#10;iyHJOMwFLc+arUSLIjpAOi2mXoTKFFSkap2inwPr0AchwcXdDyji1qiOoBFZNmtYU4AKroXYqQlI&#10;I0P5Px6AqLTZkuvq/l2zVU0lJkQrdZPqlKNSApoMhaQqmhCyk+mnQFFW22FgLcsa4nbqTshWqE3J&#10;1FTIQhbzSk0NSFLHp6dAAtQrUhjYm3251am1Au/pdmQ4NdqS24GHm3ADQ0NegPn7f6wLF02/yM4B&#10;yVDYT+o4O7EVtbZShQRDtUTbSMyywdbSrUD29ehDzRxnSUeo2gexNK1A9E6VPv0JO2T/AEy15+t8&#10;MOcbCpRKsf8AJi5yUoqflbyDjfBn0qAIJ2rdt6/h6dafqP8Alh/pNz07/DNf1HRuQaAD4U1pr+yu&#10;vv1rzYFpSR6joCnQF4SKCtan0p7+nQHq7VH1/fr8PgR0BaDTUdACpp611NCf6ftPQF37fif8f8Og&#10;LQFDTSn/AI9AeAIFP8df/qegLtfj/WP9lOgKV+BBP40/w6A9StK+o/Z/iOgPEj3P9/4/D9nQHqAk&#10;K/D+n9/QFwFTqaD3/wDDoMKPmVUfQJPp76j00p1JlU1RVeIIKU0/up+HsB1BRQeFci0mgGmpqf3+&#10;v956ksqRqtRaKqIPvUenw9zr1BC0am22C19x6a9CqVXQsUv1A/Gvr0Eo6aYhZSq6ClP2f7ehB4q0&#10;I9fx/q/AdAXIXqBT09D+I/u6BNrIE2qOvrXoZE68XU8UEGoBoPU9STLGLayKfH8f/LqDEe6A9/Z0&#10;CVcEU9yf3f1V/AfHoGqZlagepp0B/9TsjiWqwSoUH9Ts+ZoC4zTqnJd9vUeO84I6CpkIm3pKkrVU&#10;BKSKbhXoS83XMRrph+HTWnnYdgyjsNggpj3CDMcbkAo39t1V2K2C3WhKiagn106EAcLjnHUOR3/5&#10;Ky6YtBDtZ061KaQr5AhX/wA8kbiaUSCo7KVFD0BmDdpx9hrsI4+LayFlbVzuUOTs3VoFsImy1JK9&#10;o0SUgH8B0ARFntLSQzE49s6EylbD3BbG2kKWpLrq0LMB6pUnTaVGoHQBJ/CsRU+hcnE7EyuStR+j&#10;d7bkSMlTSw8pDa7Y4E90Gh+YJrroOgFJjAuP0rZegcdYeXGHVkvzG7s8HEMkBza7Fsi2G009Ak0N&#10;NNOgAV4RCjTXpkHFMLisLWlRiXBpfZa+SgSwpqyw3lhyoI3rIA/d0AvWe1yorcpi1Y3YrZIkdxTc&#10;y1lKISAuqu+HHLY722W/8xVVIrp8OgGB+XPmjaOJGpWA8VptU7kWTFVDvuVQ40cJtZWgIeYhvNMt&#10;KCUq96JJ9VVPyjzbrc29tCs353kgQvSZOQZddJN8yO4zLtc57yn5MuY6488txdVFVXVKVtqafs65&#10;e7eubiTldlqxJMtt9uQnagI0ABJHpoBX8tKE+p16wNuKVcyG6LIzq22GTLUhLLKySDUgEJA1qfev&#10;7Br1jjNurrWjyX34FYNqTXFitd4dgxOC5csryLH8bt8ZoOSJt7ukK3MMo0BUtclxBGqgKU1qPiOs&#10;F/f7Sxcdq7u7cZpVa1LV4xz9xlt7fdXpRVqxOSbphF59mGI2nJvM/wAKcQlKgZF5L8YxJaVLSpmJ&#10;eUTdim0kqQpTR2igSfWlT6dUt9T291xjYt3rsn+m3Jr20RsP9n6lGOqe30rtaX3mrEfca+39cXTH&#10;j+SmJJWpWze/GksNbtACHHNCKn1pT9nSXUXH4um7yn/6pP3Iz/7D1Bryu03y9SP4mx8c588a+SAl&#10;vA+d+M7++9q3FbyOJBlO1pQbJqmUE7j6bteq/wC77CNPVvO1/wDsjKCXe5JL3mKfRerQTfyM5RXG&#10;NJeOFTIb3apLTAkFhubCdSotT4rrUqM6lR9USYy3GFhQ9KE0A62MLkJxUrbUoc1jnypX7jVzThLT&#10;JNS41TVPClfcYXZMrvWE3uLfsXukq03a3SUyI78Z1bC0LQoH/KoJWiqa7fQ9eixcnYn6lqeLzB0F&#10;+HPl5aPIyysYhm1wkWrk60RUR48iPdn7SjIUtBGxLzjANHyRVLhTuSdDp10u23MdzBSiqT4qpA+a&#10;fbXnEKiC45JEcQgJIfvrwabcQlOigH4ylrKaitNwOvXqw4MCIuxXptlSRJy1+MaqVJYvaG26oSkN&#10;pbky1P8Aa3K12j4ak1PQBRq03xTrSVXjInGEtqT8uU2hiYXd4Ct63GJPdcTu1SEAe/r0ArJtS4bL&#10;qhHzyU+7v2IYyeA67IdRVXbBaaYYjkp9/kQCNQegL2GbhJQs/Scg2Jag4H3ZcrHnZBZbNEKiuOF1&#10;9C3fX+GEqFBXToBaiWpxLzLjkTJH1BCP+aXNguvJbXqXXw60rcunt+Xd6DoAyYq0LffN0viUJ07C&#10;2UPOJQoAfKULDb+1SdAG0gK06AIsTktTjS+ZA8lSE7rU9YWWXAlSahxl/wClQ1G3OCqXFuu7gCNv&#10;v0BxG/6xXG6t+L+VpVLdSYrtvU7KaabdQkyMtqyQyxHoAIyTqNfYkU6EN0aRwsu/NXcAQspKfY01&#10;AJ+Nf6/7+hJ2B/6Xy9d3ijzDxkrr9BybxTfkIGlE3bEMntq3KVqNxsiR+7rU9RXmtvvXvNv011t3&#10;lya96OpI0FK/u9+tabIov01+P9PY9ABgCoBOnx/8x0BfX22n4BX+Pp0B40SNRuNfU/0PQFqU66j+&#10;sfgegBAB8a0/s1r/AH9AeOuldR/X6Ef49AVOvxH7OgKfDX/x06Ar8f3fH/bToD3QHj0BT1JBTp8f&#10;6D8egK09Pw9ugPdAe/u+OtP7uhdwSVWy7VJ96fvp/d0JpKKTawRQmvQxt1dSlaenQso1ValxX+G0&#10;fhT19fw6eJLcaOjdQBSq/Eevv6/t6FC34adAXBFRWv7NP/HoAVCRX1AIp+/+s6dC6jhWlcAckehI&#10;/s6D4XVKqoBFRV+Ap6V/t9h0JnKuCVF2FpP4dCkY6q4nvYH4/wC2nQnTnjkVSBuAp8f7uhNXm2mj&#10;yqAn2Ffj8OhWTTdUqFPx6EH/1e0+A9dGrTF3s7+7CiuhCosiEhTnaZGwmRd/4u8KUCGxsNPUdCXm&#10;y1T+TR46G7ZcI0Vb4SXXE259LSdld2jd1LiQkGg+dRArp7dCAv8ATZvIecLt7YlrLSUlhNqkIhIC&#10;VblpU9JkSS8dPUpJAPzDoArPcySxxUXO/ZHbLe2EgOxLLiDU91TawUttiY2XngpKkjdtShKPh79R&#10;J0TYBIWQquMNp9u9XGZDLYLAlotURx1IJSrvRZCFKjsJrQVQNPc9TVNKlQVZlpZ3reKFJ2kqdeft&#10;MpxLY1UFtRGUNtMISKj12g610oAcN+jFofSX60sJcJCVOvturQa0RtZYloZc3n0TX/6HoAo5d7cl&#10;1LS77AkOyFpSsPT7Yx/FJSltJjlKlp3f5FA1PpQ9ANT8w/Ib/onhEjGLDLSvOcmYUytbbja12mG9&#10;WjTLrbbSkg+pJA+b9g6pOahFyZEsEQHqZm3i5y7rdH3Jkyc+uTIfeUpxS1uLKlV3lXqT6V165feX&#10;HdvTnWrEW2nzM9tFtC9obQTWiQkAk1VoAKCh1/ZSnWuq3OMWqIpVuaTWAU5Q5Z4g8ecWey/mDKrb&#10;jcEIrAtinC/erq+AAhmDa2A7MkuProlICFVUoAVKgD4d91C1tZx28Iyu72Xw244vHJyf5Y1/M8DY&#10;bXp253lZW1/ZX5nku5/q5I56/LP77maN3G54XwDj38ixYUsQpEufDmsZwuOtMqq3f1mxLh2abGLb&#10;alsqbU7V9KUkhCz1m2v031nqsfX6xvPltr+W1bqm8q6p5y1ZJeVU5nvr03p8VCNr179HVt4LlRLB&#10;vvfaQYcx+T/L3OcpMnLcuzKQ8uZMfkOXfMLxeHbgxJTtRHlxa26zh1olRrGgxULU4oqSTtp03Tfp&#10;zpPS1cjt9pDzScsYqqbdXjm8ebw4GLc9Y3W59JqThpVFR8OBooWeSodx5PbCtQZTzbClA/5tiiFi&#10;vr1vo0gkoJJLka6d67crrm2u1l36QD/9sxFE1/8AtxQB9Dqfy6k6dS5N8TFr1UTlVFWrfc4S/qID&#10;shl5FFtv26WFuNn8wIWwsPJUDr61r+PVJwt3FSduMl2pP7TLDcXrTUrd6cZLKkmvsY6vhXzr8rPH&#10;+bHXhHK2RyLXHWgPY3kkp+9WSU0gax3oFyU6e2oE/lVpX060F/6Y6Vem57a09vuG6uVp6Mf6lXTL&#10;xRtF1vcXIRt723b3Nv8ArVWu6SpJe0nI8bPuw8Rc8uwcN5tgxOHORJSmY0PJIylqwa9zVAISiUpQ&#10;7tiddV/mUC0SfRI160m42/U+kVluY/MbFf8Auwj5ornct1rTnKFVTFoq9ltN/Fvp1zRf/Zm6N/8A&#10;655Sf9LSfaSl4PyRfeMsysd+tc76a4RHmLjbLhAlJch3aGVIeQuPJZWpiVGlMmqFJUpJGoJHW02F&#10;63clC/YuJwarVOsZV5cPvNK4XLU5W7kdM08U0012NPj9p1b8A84QeduJ7JmcOe83dWYUeNfY0V+I&#10;ne+2gNqkyGpUaQFupXRDlSklIGvXTRkpJNZFzb3625HHbTeS0Vtglby2URkhK9obZWqYw0vao03h&#10;KwNQE9WAlz7xeFObod6Y7RXtQ+43YZrJc+UgMkxRIZb1137hQadADRZsxTe6ROgvSE7+5LiP2Huq&#10;QkBZ+qDAkIbSUmlFdvUioHQCoic2qRWNdIsmRISaIcksqLYQjfT5LQEs/ONPmWDtNdBXoAvKul8h&#10;IbC7zcHHEtKX9M5Bi9hIdUEocMqNYuysx1JoCSQpKvmSdKVk6KqAZhz8nkAuHIVVUAEtW22Y/cEh&#10;C0kpWtyRFhFXbIIVsr7adKvkAgq45Gw/Kbk5bd2HnlBSfocchuO9pLaFpShlqyyEOK1NR3CoprtF&#10;RrVzwwWJNDke/wBXVjsq4+MnBGSSXpE6RacsciuzZMNuI7udfdQpBbbgQClKDdxSu8gq1I6ycij+&#10;KJ8+hQQ4kE6kICaV+Y7a6Db81R0LHVB/perx2sx80cX3FIk4nwpkiEE1qYN7z60urCa+wuSAT+I6&#10;1nU0krL7TZ9MbrdjwOu8pUaa1p+FOtUbYt2q1VUe9f3aH26At1P/AID/AGdAXpV7HX0A0GnQF5Ff&#10;XUV0/q6AD3K+Pw9h76/DoDya6qrpXX8aa/DoAQUPzD3/AKf4dAeBr7Eevr+FP9vQHqa1Pt6f0rr0&#10;B6upHwp/b0B41pp69AeqRQak6VI9PavQFegPAK9wf6j0JoqRo8Sorp+2nx+Hr/X0JSXH34AlQkH8&#10;KaD1/sp8epLySbjyAlEn11PoRp8fT4enUFJN1aq6FPToQot5Hvx6FlVNRrgWKO7QV0rX+7ToULTT&#10;QAGvv+3oC4IqKmv7OgL/AG/Z+7oWWlumk8CdSPXozJrVtU4M8on1V/d0KeouCwKBQOgqOhTFvmy7&#10;T316FqtcKF5KaUoRT0/b/X0DlVtxyZbUjUHoVSVVgW6k1P4H9+tehLX2nq1qB6in9P6uhB//1uyS&#10;IvAItshPCVmUsGHGWuSZORb1/wABvvrQ43AdQts0qQlKU10p0BaudgoW3JFpyyWyhKgEtM5ktLhU&#10;N7C1JLUVCXN1QTQAgmh9ugEhyx4tPlIUxYckjBLiJMaCbXfIzMhsUV2nJNwuccFW5z8yUaK9+oaf&#10;BgyCCi3Rm3Y0/DEusncmGqaqCJUVkN6F6U7eAta1O1PzaUAGuvUgDLuJMoQs40wnsqSns77C8nbu&#10;CFtrWZ6GAFFdKJJ2pA/b0AmSLdY5LCno/G9rkQ1OKdUlg2CI4wugUXnpCZG9ayTTapP9mvUVXFoG&#10;UxnmAlCm8Dh91W0s1/ltpfaGxLLa3UstgoCPy6khIr1CbdMFTvAauOU/oFqv18vVij2aDZIBktrR&#10;JssmLLe2LUktothWEvtLSdynCD6U6sDnU5yzi68o8hXjI7hIdeYemO/RtvKKgzFacXsQmp03ClAP&#10;QdY7zStzbyoQ8maxgxt7gQkf56Gh9ddPbQVPXJ33Sc1xqRDJ8xu/l75tcU+E2CNXHI59suXJ2SNO&#10;tYZiDsxltaXu2e1db5XuKt9mZeUkrdcRt2iupoDodzf329vx6Z0dRe9bSnJqsbMZfnkuMv0wqnxe&#10;CSe02Gyt367rdtx2UU3y19iaxpza7uZxe+T3lXyl5U51Ly/Pciuc4plSkxG1Tnxbm4xcaVHYt9qQ&#10;lqLDSwWid3zKWVAqI2hI6/of09teh2rjr6vULjrcuSdZyfNzwqsXRJJJJJIyb3qU7zVu0tFhKiUf&#10;Kly8qwT5je2bbsWqRLddSuQouKKlKkXCStQJUpRUStO4mqlKI+OvXQJNuiNTkhejRCkVZaTDQqh7&#10;pIflLBFNHlDYySn/AHAD0cZJVpgVlKmQfEZlCq7Apwq1ccUl10k+p3HcTqakn26JSeKK62CnZsUe&#10;0lRP5vlSQPjp8TX8OrzShJR/KRkFzGiklRb7agCN7X8NY/N8wKSn8x9Tr1ZW0mnwJ1MAdZW6AlWy&#10;a1qQmSkBwClaiSkB0HQgVKvSnWLTVumKJi8W2xClWptwKXE7vcaBU5Fc+WUzQkbmVo0eZTQn5dRT&#10;06q01VYVJUmmm1THOv38O8k+8IfPu78eLtvCfN94mXTi2dIRFxnLZRdl3jjS4vqCY8lt0qMmXjan&#10;iPqY1TtSS4384orlOpdKlsHc6h0mxW1TVcsp0VOM7a4SWbX513G7hfh1WC228lH5ylIXWqVSyhPn&#10;2TeKrjmdsn2l/Ix6Bnl04zutwacRcI8aS12ZCH4EwSI6H4d4tr6CW5Vuu8J1uQ06iqVpNRrXrddL&#10;3tne7WF21NPKvf3fdwyNVds3LEnbuKkl/HjTnxJ+J+WSYMiTFmWzkW8H6pxluZb8LRc7Oe2nuFMS&#10;4Qlbi0nd8xU3QKBTWvrsjGFJ+V32Q2yEWXkGLH3qL8GTxoicXClsFK2UMvNdtb1fl0bKVHWijoAo&#10;Wu6z5vzfyrnbD7GwKus/j23QFSdySlCVImSVuTEpQkhYKu4a+h9QBbcf0WRBduj2N3uC40+GXor+&#10;CWdl1blNgfTDVIef+nWVHY43VJoQT8KqMUtXACNDvnH8B9TiscyaVMkIQxPEDjB9Et11pISESkiK&#10;6haFp/KEltIBBCjp0rCXFAERmPGkR5tcTEsnt57YU6hfFE50KUSoUExVtSlLlB87bQJKiNSOmqEc&#10;NSBmoy/GYcZ6Y7YkLYcQlbC2cNlxNyfRDUne24gvoKSNEgpPyqA0PUOcdLaYOaD/AFSzcbNPtzWa&#10;+RLKLd/L2dxpii5bZER0Jlz8XBQtxxpLMkJQzUKb01Pt0hLVjgD5titEhVaH10GldCBT20PVwdI/&#10;+mRyAteV3kfjylBIvfjpAuCUA07i8f5MxxIVt9yhu9K/ZXrX9RX9qD7TYdO/yzXHSdptD6A6H1r7&#10;D8KaDrTm5LFClAPX/wAdOgLOgLk19fYUr+ytf8OgBNK7q+v+H7vw6AoE+qfY619610/sHQFu319f&#10;/Zp/j8OgLgmo1rWtT6fs9f2dAVSCkUpXWulP8adAXf3/AI9AUANamn7v/Kv9vQHttNPbT3B9NPgR&#10;7dAVppT8KdAUAp/UB/V0AKTUD4+tP30/ur0C7QQj/wAvw6Gb09NurC5okmv7tR76j16Fbi0pIoii&#10;iae5FfT0HuOhjB1kbTX+h9egpxC6zQftH99P8OgAegL0AFQ/cT7U1H7a9AGSnSoOlK+1ff3p0DVM&#10;GB16EuLWLRapVPT+nx/q6EAVSfU1/p8PToCqSR6fuHsT6dACBQPx09dP9legLq1/8j0B7oC1I1Uf&#10;Ymo/t6AqSB69Af/X687dkkWDFt8e1ycj+obbZYRLaySwy2j+UJDjgZkw2kDUle4EJFCKdQmuZLzY&#10;qvXlhlEl+W5fZ8RT5Eye1yLhsIpmOgFbaBb/AOM32W/VLadyv92uvUkCM2jHXUS7g1lGSBXbU4qP&#10;/wBXXp7DCHEHYpu2MQnX0OuI3fKUoIPp7dAFAjEoewwsqyeW2tJoJ/Is9DB2I3bWm0WgPPsjcRUb&#10;yQKH06Y0qkA7EVYNiO7eLmbe86kMOOch5q48S5tCvpv+SYS0koqAEigoPx6Y8QLk3BMbmNrbbx+/&#10;Xlgh5bj0jLsrbkFC9oe3OkFUhDm8BKD6/EdJKM46ZRTQEdrj3DYCXUu4byO8VkdqIi+5rcoCUAgb&#10;zHfdaeBGgSEL20Arpr1VRilTSgac8o7kxhPDn6BZI8q2u5PLU7KZmypsiZ8yEtL7xmuvyGlJbaFW&#10;iran0p69SklkCGe8RwwpzQFaWzRYrUqUEgH0FTStPYdYtx/hudxEvhZqblTlnF/HvivLeXcuXG+l&#10;x+3OOWqFMlR4LN0vCyG4EMypTjTDLbshaAsqNNpoASevnHX+o3NnC3Z28NfUdxLRZhSrcqVcml+W&#10;FG5PL4Vxw9vStl8/f0SemwlWUuSWXjL8vtOGfy754uvkVzNlOdZHNuN6yCXcVRnrg6vs2mPFirAR&#10;arTa1BxbUOG6FoZWXFKdSO4qu8JT0/0r0mXSum/3aevefqXOMpSljqnLNulFSiSSSphU9nVN1t50&#10;21iMlbtumflp/Sqcc32mgGWBFcSy2lLk7ancSgqREqDVIQBtWupp8AeumVW6JGl1YJ5i/Fhhv5l7&#10;lOqIKnVjctRpRVag1oDoBoPfq6jKMk5KiIcq4PIUSihqAFJIqpKU/gSkgapBHwp1k+JSWRSTxSWN&#10;S1TJPoKVqCKE1odFV+atdT/Z1RQjVp8BTgz3ZKdB7pqQNaUqNfU1qP2V/DrKsFjiwq8SwMroPlFC&#10;kFG4qSCqlSahIABFT1h9SVewipYlGxYJ9UqFKDckK1BNTuCwB+On9XUxfncqUVBxAZDQeKXCVNuh&#10;RLbjY+dtw/MKH02+pPsR69Uk6upCbaq0IM6Eme2882kJnR//AJoYQkgPIqSZLaRUUP8AmA/aPgYq&#10;1Sj4/wAeBmrRJcX/AB/HadAv2VPMadauWeOOOssuizkOF3iFDxa5yHl9+88f3Gchi44zIdWavvYv&#10;cpKJkIn5kxHZTY+VLaRzUdt/tPWVcsYbHeVTVcI3qVVOSkk2ucsDb3br3+z9S5/n28Um+cXgpPm1&#10;x9p9GIOZBc7hAexuVYGJMyywpjxyJnIp0dTLtEBxiLaLxbIqShyu5TqVblKSAfY9JKSilzNS2J/b&#10;yaO2t9Bs0G5Bx9FweHH92tk54xpCQtcO4XfObc+YRQsqEhRcbWlNU/DqkpzjBSVpthumYOwmTdIA&#10;JzORALQV3GSiyiKh0IUHmISpuaPOINVaKCSkihFa9Yl56yknF8q/gTmqoSJ8FqIqJNs19yWN/ALM&#10;rHoL2BvsrUl3uPPvwL5cNq3i+N6CQpAOoBI6o7c1cjcd2VEsm2k/BRqFhgGIL4+uP/qjb70wBLBv&#10;bHF0eW5JCW3Gyphm1F2SpstpBKnFFA1TUGvWStxNqEVTtq692BDZlURl59iUq9KuzlyUkOuY8xc+&#10;O7egslwIU+Xk2+LHWp11G3tLdKyCBp7WrXCcfN2N0Ca5qpkTFmgRo8Z5VjlTH1qRKaC5XGcp1nuE&#10;qTskuraQtmuh7aqpP7urRjCOCy/jsJIQ/wDUZYo7kH2vOYX147PtwsUuFe23lwbAxBSI0WXKLYdt&#10;VJC3d0AKFdyPU1rTqIOknByq6cv5A+YoxhN3ebQr6Za+4hLqR/lWhdChQSKq1BFaVp69ZQTs/wCn&#10;YgXDE/uDXaJNKWW8n8deU7WlpSqKedtl6wW+jak0Ue0m3qJPp14uoR/+PB14r7D39Of/AMhqn5X9&#10;p3FgEE61r7fDrSNpcTdtdjKKFfgPx6iq5ineUCQCPfSvt/s/HpVcyKPkXUp6Af3dFjliSl3lKin+&#10;XT2qKD2/DpVLNkOi4+5l3SqeTVRSmZ4+1aevx/8ADpjy96GHP3MoSBT09QPX0r1KQKkfiPj6/A69&#10;Ri+HvIw/ipSvsNf3/hXq1Jfp+wk9r7mn4VH+I6jHl70D3+6K6++v4H16jHkMClfao0IB11OtPw6Y&#10;8vsFVz9zLqj0rr+7/b0r2MrXl9/4HjX4j9h/b+38eo1Lk/48Sarn9oIFHQGvr+39w/Z01LkzO7yl&#10;Siw/jsC6zU+pI01pX2+Nemr+lmOTcqfx9xUUSdDrt/Z6n41+HSvYytH/AB/0BKnQEmoPw9/6/bqd&#10;XiTkmsP48AMorX5j61pT/wAeo1Lk/wCPEij7P48C0pANKn/6X/YT01dj9wo+w9tpX19P90/7R01f&#10;0v3fiPFA2tKCtPb8f3V6sqPEl4utS2ijTQprX210/Z0dEq1Ip2r+PAtKDT3Vp7g/2a+/RY1FH2fx&#10;4FqRQ6g/sI/8+odeCqvAU7S4NkK99D8NPT4+nv0qliRUu7dD6E19qV/q6lNOuaJ8S6mtKKBHttPU&#10;N0FH2U/jsPAKPolX9R6thzGHNFdqvTar9lOmHMYc0UCF1rQ0PoKf0+HVW3XLAYcz/9DtLgfon0jk&#10;hiyWBlYAMZVvbhsxFPEJKGZDblrcLIUlX5z3CfT06AIuyZlv7y142qXCkPbn4bTtgcjOOqG/uNql&#10;LgKQKimiakD26A89d7DcH4kWbZchta5ZDMdUZN5gIjKSoij9wxy6/SsNJFKqKwnXTXqHFN1axAY/&#10;QLMp9YYXdlrWy40pJy/M4y+0kBS32kSboVGQkJr3ElPyileqRtxh8LftYMcuGL2a7PshrJc0hmM+&#10;6pabVyTf4ySupUoLL9yLutSCFD2A9B1ZxrTzNAIM8e2u33lc93KeXZjktLbaFP8AJ2cmGhK31OF6&#10;N9BdlRNuwlAIaqUgelK9SlRUrUGVqxiytBS41/5MRJbQ8r/m+QM0c2I7KkvFL7890FexPygJ00Px&#10;6kDHfMtbst3HIBccWhi3l5ReWpxxa1pSlKnFrNVvOH1UalRJPr0BFZkTC1zHGEAlSyhBT6kqW4Ak&#10;A1GtdPX0PWHcf4JkS+FnMD97HybyuTmmMcM4i4w3iOGl3625PNxH2ZeYM/QTH3YcKUX2Jxtfa7Ze&#10;caU20tW1J3ggfOvpm3a679QdS63O8pWto/SsJcI1fqTbyeueEacIm/nq6d0ext9Gm/f802+VfJFc&#10;9Mc+TyOeyEx9L/GeJdkqDi0IJKiX1qUtTrqhVNUrUT6mp/YOvplX4GhWBkUFpSU9xw7nXFFThNal&#10;RFRU6Vp1Ck4vAxSbrTgLaVgHcpezdoFJpTb+YiijWvtoNOrOTfxRwKhrekGqlDYBr6imgG40JUFG&#10;o9ffT36v6kaZE1PBwD0UDU+1VbVKVQVA0CVD2GvVLcm5Z5iuJUJUokVNfYV01FPkUAfmp7emh/Z1&#10;ec5J0UaIVZVSVbSKltFdwAqSdopqddoOh/b1SE9NcMyEAqbJB2+oIoNApVaVArVNSDr8fXq7uRlm&#10;iahdxIKj6hWo/OBuBSlPqSAAQjX2r8B1Sip4iNXESJBXGdbltE7mlArANd7ZADoPpWo/dXqGlhRl&#10;li41M44xzGfxPyxxxydj8lyK7j+YWK7AtL2HssXGM5Mjr2GnYkQ+4kj0I068+528dzZ9N016lJdj&#10;i6p+DPVtL/p3aSVYyqn2xktNfBs+tfIx618qYtw/Zr3cbyzjl/wWJkt5h49c5Vmvl/YtkGJOtVpt&#10;l7jPx1Wx2TcpjK1OKKkLbQW1AhdRN+xDcRULrfasq+wxfCxf/wC1bhqYh623drn6wwy2HXHH+Xrl&#10;PjOFChtZECHdlrcaUQaLU2lJJpWvXl/2vaNUalT/AFS/Et6k+Yn3PxZ4Zsy1/o955WnuOIAU69zB&#10;ktvcQy2lLLTL78pxTiG95PsohQ2nqYdO2tpt24uvOr/EjVLi8SyPwFxfN71uuk3kePbyod+6QPIX&#10;J3JaHu18q+3HmImSXyU6JbJI2V2+vWSW0tTTUq+8qIsTxE4smOrSxcefGbeXD2LyryPzKI3MjtVV&#10;H7e26NPqSupIQUjb79YV0vaLKy/a/vZNWuJmKvE/haPG+kfkctuOsBTrbEjnvIX1yFKAUZAeLvfe&#10;3KFC5XcQo7j79Vn0nZzdZW5e0irrXUz1n8dOLYly+nftfLbLb4bMadE8gcjkfUIcIQhx2P8Aq8On&#10;Yc+VHzEhI0Gmua30/aRVYWsf47SXJ5cBiv3cPHDCWPt4+Uz2PO8kSLtG42vyBEy3lrIsugFlyy3C&#10;Ol84zdpb8VL5cWntvbdzSiSk6nrJa21qxcU4QpKnMg+Y6i+wLJjdruc99S3n7fG+miNLAekOJjgK&#10;SgkkoZChRZ9B6etOvSBN4i8nObuAuUY/MnCmeXDjnkS32q92G25BaodnuDsCyZBGTDvFuah3+3Xa&#10;2rbnRUhC1KZKhSqSk69UuQjdjomqxL27k7UtVt0kPCX96L7oR0T5eZoD6DbifFoFPjpgtB6gHrD8&#10;pt/2zL83uP3WJkr70/3QUnYnzAzkLpVSv5W4xG00JpT+RwQep+V2/wC2h83uP3WFFfek+6Io1/7x&#10;M9FdaoxvjQDUD024P6dPldv+0h81uP3WBK+8/wDdEOo8xuRKmtKWDjcD8NE4VUa9R8ptnnaQ+a3H&#10;7rAT95r7oi/XzH5HFdaCy8eJ9fwGGpHvU9T8pt8vSVCfm9z+8yz/AOTL/c/JIV5l8lA09rVgKK/j&#10;piAoPXp8pt/2kR81uP3WWf8AyZP7oCyEjzJ5ONNSRb8FSkUHrVOJVp+3qPlNt+yifm9z+8wM/eQ+&#10;54QR/wB5XKepPpFwkeh19MVrqrqfldv+0iPmtw87rLVfeM+50kivmbyrWoFEs4eDQ6nT+VaaCn9f&#10;UfKbb9lD5vc/vMDV94r7nahX/vL5ZCa01TiSKimmqcY016n5TbfsofNbj91lh+8P9zhW7/8ATO5d&#10;FBUbV4uBrWv5cbSkD36j5PbP/wBlD5rcfust/wDkwf3NlenmfzAFaVP1GN7fWiqUxzTU6dT8ptv2&#10;lQfNbj91gSvu9/c1qqvmdzJUelJ9gSfT02iw6k/h6dR8ntv2UT85uf3mWK+7v9zCo3eaPNBFATS5&#10;2VJBpUEAWPUevt1Pyu3X/sxI+b3P7zPD7uH3Ll/MnzS5rI9SE3i1A+v4WYD19Op+V2/7MR83uf3m&#10;VP3bfuXrAH/elzi38a3u2EH1oAW7Qn5/w6j5Xb/sxI+a3H7zAl/dp+5PolXmpzoFEaD+YoQ/N6Dc&#10;m0DUn8enyu3/AGY+wfM7j96XtAFfdk+5VT/9dHndQUmoKcnippr7kW060HpXqVttusVZj7B8zuP3&#10;pe0t/wDkr/3J61V5qc70/wA1MoaQRp8f08gUPT5aw87UR8zuP3pe0LH7rf3Ilmg81eeq1HrlxBI+&#10;I/5JFQfY+nT5Xb/sx9g+Z3H70vaAr+6z9yKp3eavPtKhNU5o4df2JjimvT5Xb/sx9g+Z3H70vaAn&#10;7qv3IvRfmn5AivwzeUAAa+oDJOn+PT5Xb/sx9g+Z3H70vaXf/JTvuOlIr5qeQZr6EZ3LTodQQAzW&#10;hI+Nenyu3/Zj7B8zuP3pe0C/+SlfcbV//mr5DV10Ge3AGlfWoT8T+/p8rt/2Y+wfM7j96XtAz90X&#10;7iqjQ+a3kUFAGtOQrqn4V1TQdR8rt/2Y+wfM7j96XtAF/c9+4oSK+afkX6+o5Ju9aEepCXE0rTqy&#10;29hYK1H2D5rcfvS9oEr7nf3EKBR81PI31IVTku+V0NPlo91Hyu3/AGY+wh7m+87svaWj7mv3DXAS&#10;fNLyQJANR/1Pv6SKAk1/jAilPw16fK7f9mPsC3F9ZXZe0C/+SY/cNV6+aXkiNdf/AMqGSUpQU+YS&#10;qfGvT5bb/sx9ge4vvO7L2gSvuW/cIqQrzS8kx7f/AJ08np6+tUyzpXp8rt/2Y+wj1737svaBK+5V&#10;9wQn/wDXU8k/3cs5SCQa+gTNA06fLbf9mPsHr3v3Ze0BV9yX7gZFf+9HyWoaDXlvLEjQmn/3wHv1&#10;KsWFgrUfYPXvfuy9p//R7BrAznrUGI9NgXBvuwWnnEtZBb76iMVJTsIVdbJHdcWEkq2oUVBNBSp6&#10;hZItJ1lJrKopQ1ZdFlGUq3SbrCcSUCNbrJYUuSlrKgHCl2dBkurQK0+RQ9RTqSopN3W7vQpSrril&#10;9tyUudqAq5WqL3AlNC2sMW29y5jDa16jcElJqQADToDGZmQ3KS4zFhYxHklLp2S+1ktqbjLCCVrc&#10;uarZKjykF1IG1C6VOpNNQMntuROOqYj3t+ywprja1txWZc6Q2/R1Q2LbmRYzqngpIO8JrX8tfcBc&#10;VOs9ybQLw3bo4jirf1TsV9yOuhVvQ0SJkUtr/MpSEbD6noAR+JaXbZKuEJyPcG4ceUqI9aLo0hDR&#10;7ClLcV9NK7bm4kVSN4Uk/j0AyvyqtYm3O2vONhSE2uMtvT5UrABSRT3Sdeoai6VXEET/ACIqNjkT&#10;JLy/IZaastvud0kuyVKbYjohRX3UOuPJQtSWw4lNdqVLp6Amg65/6r3r6d9O9X3MJKMoWXpbenzS&#10;emOPOrXtR6dnYe53m1spVrcVVzisWjixytnMc/5zzLmzMUWTJrjHyld9suL45ahc48uy2x9F9jXL&#10;LLPFEtWP2684aVsuPXBiPJmQ3nHNh7TQV4/p+9tNts+kWNls1bteknKi0qqVGv8A8ktVdcufYe3q&#10;du+p3vVuuTXCtcXxfLAjTuiEJudybRa3bIhu53RDVmfMkvWdpNylhmzvGY0zL7tpZCYyu8lLtWjv&#10;G6vXXN1blSlWaWLp8T4IDDm2o9k+w9K0A9RWup/HqpEk221kGkSR6K20qNp0PvWhHv6e3UlnGmKz&#10;BBLC3E1IIAIoSDUEegHpWp/aOg0uj5sPtkUG8gehCqhJptor2TUEj9v7uoMReqU0hCQpadNKJ3AK&#10;3EBJ2q0SqgPxFOhKxwQVM4E6EIQdFVWVICSdNNKpUfY1ofhToTplyCarg2DoUkAkBKUiqlGtSCPX&#10;5hWh016EqL4x95X9RjuqNE9kAkAKNVGm00UBoorWNKCg6yW2o1qFGXItecbUlW4H5hofQDdpX5RX&#10;QVFNK6enVC1H5QKEw7cWf0dodyS9LjJgJ/zGQJSGkoQfzblpcO0D1P7ehaP+VeB9c213OLhTHj9j&#10;93fER2xcF4+uXKeQy41ClCJi0Xuy1PpPYbLrCwV6EfEdMCR2kjNrMzBYlrv0sx3UBxnfKcintqR3&#10;FkSJdxQhTASCUrV8hSRTTqG0s2BDl8j4G0Q5JzgwXXEhQ7l8bt4dS+oJU23cVLMNanVIH5VqKjSm&#10;tOiaeTAq/wDUDBJ9uioaya0zYxZU5HlTZDU1a4m1Y77d1h/KpLYSQVio+XXqQBzc4w1yPDRDyuyp&#10;AaaDKLVd4Ke2GQlKZHblbkHfWm7aD7dHgAaFkeNt/VP3G6ybkH1MJSq4M2GP9GtkFBW0/DYadkpU&#10;Qrd3EqKR6ihB6LHIGQWDMsbfW41FvUUwWgW1MMt2aVHUsJ+VDT7Uvc6llOqgNRUVGnQGiPMnBhzL&#10;4tc+cc2a+rlXHJeN7/AttqatNpWFyUxHXGAxPjtOTEqQmpAC6Ap2nQnoD49ma4W7Yr3ebXfLZcLZ&#10;d7LcrjZ7va1Pqaatt3tk1+HdIzTLrZdipbuDLlWVAhCjStOoMerThQ1q/HtbZIMeVQV1M4Gp3aGh&#10;iqJFNOpMgBss4FTHm/EUuCEf1/8AIK6ACVGsBJKoM8lVK1uyDU6//g4nWvQFTExpSaC23FJA2k/r&#10;IO5QJO9VbVQKoRUDTToBTsuNW/IHZES2wloXGYEl0zcjYiIKO52kpbWu1ErcCvYV06tGOp0qVbpQ&#10;yRXFjhG4ItiSdoVXMYxpoSKD9HG2oNNPTqztzTyGpeIEeL1Co/8ASQEVNf5vbp61IO20p/d+/p6a&#10;/URq7AT/AKZ7lAqasilAbKqzFwV00ptgIp09PlNDX2Hv+maanc1j2tTrmEj5RXWu2GFKr6fHorfO&#10;SGp8gZHGKPzJbxo0KQQcwmg66AbRGBPrU+oHx6qouuI1dhUcWtK1H8rAU3AfzdcSa+50ZrXaK6eg&#10;6s4cpDV2FquLkA1LuKJGtKZTc9qQo0Ca9ildf29Ro/qQ19h7/pg1T5ncUI0O45Rc9D8D/CqKg9NH&#10;9SGp8i7/AKZRe3q7iSHEq3Aqy26lHZ2gbEoDFQtKh6lXppT3LR/Uhq7Cw8axQf8A5qxFBoQf/iq7&#10;nWnpuDRAOlOp9P8AqGvsPJ40hq1MzEgoAfMcpvNUnT1/g6FPT0/6hq7DyuOIiSKzcVpqoJ/mW7rr&#10;6VHytHT36jQ/1IanyLf+nkPSszFR6VrkN7qo+tDRKQCf7Op9P+pDX2Hk8d25I0fw5O73GQ34aag1&#10;+aop00f1Ea23jUr/ANPYZrWdh5qolX/r990A1ptSsVBPT0/6kW1I9/08gLCiubhugVQqvt9J10FA&#10;XKVH9XT03+pEauwCPHdvG4fXYclO0igvF9+ND6O1/Hp6f9SDlhkXjjyABpPwzUBNTe76aUFfQOVI&#10;+Nf9vRW+bIU2zx48tpoFTMKqQnX9YyFSQdQT/wAc0BrT006aMcJYE6nyKf8AT63KAP12GBIBrS7Z&#10;ASSBUfKXwAASOo0f1Imr/SW/yFbgCTMw80p+W65EdKCpI+oIp+HTR/UiHJrgWKwC1JNTMxDdUncL&#10;pkCq0GoJ+oTuOvT03zROrsPJwS16H6/EBQnT9QyOpNfWqZGv7Pbpo/qQ1LkUVgdsO4/XYiip/wAt&#10;wyFVAKGmsk6fDqfTf6kNSPJwa0poPqsR3fLu/wCdyMbjSp0EwDSh9vXqKRWDliRrBP5ItFaiViNV&#10;ChSJ2RigFPczf/DqfTXCaFZcigwWzq9JeJClKkzcgoDQaazzqaeo6jR/UgpS5Hv5EtAqPrMPI09Z&#10;uRGtakU2zwNDr1Pp/wBSJ1c0f//S7HrNBfbiQQxkmWJcEOKU/UwbPJjqdU2Cht9DdngsNqSKUCTp&#10;Q1IVXoHmxYWxmRdLH8xWTfSqHplmdjvJ+YKaBVAvU1tJKVfMOwQdPygdAXGRkqwIrVysb8plAL77&#10;ybwWW3kuGgabTCb+Qt1T8yqg66enQF793ytguNm2xbqwtaUBmJenLSiG0oFSyp2VGkvOKACgEhtK&#10;SAK+/QCgvJbnKgGJPtEx+QrYhiKhyy3IoaWpaUFM9yVFYcU0lIJCCFp9iCCAAjm7xXy61Ox29s9l&#10;CUmRJtUCXHUFVq3uNxcfCKK9e38Tr69AAstsNNTH2ceuTbU+I/FPdtrCAgusOIZlNphTVOpKt6ah&#10;xutKU+HQGmuZrP8Ar+LYve0gOF60MNrVQ/K4G0hafcpUFg+o6AhK8sXHsW475hvMdTImWfEbnJii&#10;RPt9rZgvMOx3ETZdxuza7dCiwlJLrkh0KbaQ2VFJ0B4766f/APRwg7Knr3ViKi1VNu6nFPFfmSb7&#10;Ee/pmp7+0lNwwfmWaweXtOT3ibxp5V5wtciXYod750skLMs3nX3k/E4WMt2B+7W3Ip0V59ppjGMg&#10;vKm8MTJbkNyEuwrZLjuLiRkJimNKT6dnC7LeX7t3Z+ldbjrinXS9Kq1NYPU3WirXMybhxdnyXHKD&#10;ri01x+7LFs0P5Dfb3RgvFdr5F4fza78wXmyWAZdytZ4KId8iXXGZc95iXyRxXerRBii+23HLmfpr&#10;vbT9S8ygpeQ4Fh1lHV6dUU4VdPF+Bp5NKVJMi/LaFMIfacbeZeQHGHmT3GX2yogONqGihWoUk0Uh&#10;WhFeqYLJlk3HyyQnOvUO0ECgp8Cdff0/r6FyjTxBBqRQmlPetNNKnWnQAj9xcUQAfQk61Gh11Nfm&#10;oT+7oVUUlQJqfcWdVE7iN2tD+xOunQsKTAecb7ReUlquifQ7iTUAgbikqNaelQOhWToAvsKTWhJH&#10;rqakUqCf261+PQalzCgbJcSnehO5W3eVfwwVfMSpYCgKAiuhNdOhY82taVJAJB10+FD6HSg9Ph0A&#10;9DwE4UmeRnmV4ucOW+K7Kez7nbj2zzENIWoosjGQRLvkUlaUipZiWG2ynVn0CEEno8Ip9pWNfVWG&#10;CxPqHZNLl5RzjyW5jcaNOi4VbccweHbnVoYEgRYsm63KNbZa2ltw7o03KbDRXVlZSW3E0NRWLq5d&#10;5YcnYWMOkY/Z3blg0xxTVsjsLjXpMZ+qnW0pW40hq5vLU6iikqWwAgKBTtIp1LSeaAkSJOLWUyoU&#10;HG8/t1rf/iPybbiDd1srzrCkuNJjuNwzOUoJFPlSUKrsBCvSNEQGIl+x+fMZioj8kJdVHbZd+nwS&#10;8We3KZdStKA+5Jiw4TUtBUP4Q7taCtQejiqYZgKZEnFbGqLbblmtytc2UpH6Xb7xjkx19ZI7zn1c&#10;eO7AVI2oKlJQoIS2pSaggVNdD4TaJEZ62YhFb+udzm1LaVFIkSMlxW6TWgpVUoXKjR71FisKqoBK&#10;XGVqKk6E1p0UKOrk2QKUKzYXfhCLOSYPenLG8Jjwg2SLvjgb17125uShcMEr/iDZuQaAnUdFbSdd&#10;TBkMJGNoW5GsMzjBwNkLaMO8LiXxmU8T9TKjMyol7+neCvzMhtxsiqaj2uklkCALzt/0+niv5T87&#10;t86QMtzHh9rK3FXTljG+PI1llM8hXQAJ/VLZIu9tEDErhdiAuVJZjSg57M7jvElXFPF5moon2A/t&#10;r4pFRDc4QyPLHmwA7dMu5SzybOkFA+Z19u0XaxW9srUDUNR2009B0J0oKSPsi/bSYcFfF+1FKRRQ&#10;/nzk1SiFH8+mY6qB0/GvQJJZAP8A8hV+2Wkivi1ZSDShOd8oqFRQVBTmWoI10NOhJYr7L32yU/KP&#10;FbHyQQV7s45QNBQbv/5z/Cgr0I0ogp++d4Q+KfiDhXjVd/HHiC28X3LPcx5KteWzIORZZeV3m2WG&#10;w4tNtUV1vJL7eGY4hy7i6sKZDalbyFVFAGGNcyriqpHOqt4H1V+Gp0oKAH19hp0rL9WBZJJAXcoQ&#10;d6aVA9dNBX/e9z0FFyBFOildyfxqdNaaihp7e/QUXIsDoHotOtATUfA/t6ElyXUgg7wD+JNfemml&#10;RrT49CGk8y4vJqPnRTSprWnprStf7eg0x5Fe4imq0g661AHuAddDp0JouR4OJP8AmRQ6VrpppSh9&#10;tOgKdxvQlSANdwqDqT6EClAT0BbvaBJCkn2FFAafu/29AeDrf+8n9hIp6f16n9vShFFyPBxsV+ZH&#10;vru/f8NAK9CSgdbAJC0H9itNB8dTU16AtLzStQtAroRUftqfToC3ut/76fw1HQHu61/vpr7mo1/s&#10;6AoXGhWq0fH1HwpoRXUkdAe7rX+VaPgTuA9fT2Pr0BVTrXpvTWn+8P8AAfHoRjwPdxqn5kUH4j+3&#10;4noMeZ4vND/3iK+w3CtehJYp9vT50gg+lfbU+oqKHoD3fap+dv8A+m/wO3oChfaH+ZBr8FD1/EdA&#10;UL7ZH50g1r66+46Aql5v/eRr7bqE/wBYPQdxQvt1puR609f3fh0GPEoH2613J+FK+n9/w6A//9Ps&#10;2j45Zl22LHRFaY2tNIZbx69X21OPKQwEANrtdybYUgppVG1QKv3dS82QsUmCQ7PbG1OMLTeQG3Al&#10;UIX5a3w6oKPcfFztq56FLUdtVLO9RAJpTqCRVXa4qUrSxIvLbtKofmG2PvRkoADCfp0/prsxLa06&#10;ErKTShr0AUhuPA7Z97myJCEKKJH8vJt6ihAISlKkyrihaA7Xd8pPw06AtQm5lTyhdratallyK8uL&#10;eH2UJUNu2Yz2W2HFIUaAo7VAdQSK9AWuqviWwZMTGn5rPaSZbMycxGkJDmxJ+mSwXkinqHFkUB0o&#10;egBIyr4XUvt261MoRICQpifHcjlAC+86phyTFDDqto7aQVCpqR0BjEe0/qlhyrEpaGlz8VvjsphD&#10;a23Quy30m7W1xpTa1pCENSlNHUgLaI9ugIk/MDix66YlytaIFtucu45Hx9lsG2w7Va4t4uEy5G1O&#10;u263QoU/uQHJ8+UwGGkPJLbji9Uq/KeR+ubal9O3rql5rN61cXlc6NTSVIrGUqtNLI2HS2l1DbVi&#10;pKUqNN6VlxfBdqxOenOp/DHjZaMlxdqNxDxM5brAi02eBlV44/w/EJ12gNtZVyLxFlFpsN1xXL5K&#10;sdv17t10uLSpke4XiRM+osaDGakRE5+hvqT2kI7lylvIQTmpR0Sm+DlJvzeVUSWCL75WXcTtwUYy&#10;nRUq4tdn4fFzwN0Yny9w7AyzGML5SzHDsWnXHFmLphIiXzM7tyhlnKamVW254Pxfj0+75Vx/bcNy&#10;20Za2uJFyqba50uBDiIuiPom0hrb7TfqKm5VShHU3lRSbS78cMOXaeG9t040dKZYPl9hz6fdO428&#10;YsaynA+SvHNnIsVf5KhXZ/MON8mtlgtF3kXK3yErb5DTYsUuF0x/FJl0YkiLdIEd9yMuagKjuOdt&#10;4j02N7a3nqSgvhlp5Y9x5nba0wlOpEMpp0J3rI3LNdgrVI9ir2Cq+3r1nLpqrRbU0oUmo9PfUCle&#10;hJ5LSiakaD+r0J/w6AtW2tJ3U/Yn39/WhIBHQB1mU4gU2kAAUrU0AApTT106ENJ5ljkhSydCUlJF&#10;PykGlPU+xPt0JAktOhCXKUbU4tKVb0EBxCW1K/hhRWk7VJoaAH2JoaACq1CDRCSlSqqCTVRUSarI&#10;PzUPoaVA6A6yP9Lv4wM/9Vub/uAcg20tce+LmBXXFMGuM1G2NceYM+tjiJ36epSe1IlYzg5cCtp3&#10;NvXZkfmPVLk9EHJ/ClUyxjSDa+Kbp4LN+9HWVxWxdjaHbtd0qYyXL7nccvu6FFXcdl3+QLim3LU0&#10;43IHbt5THRSikFoKTpWi1FxgtXxPExEgeO3B9eP2UG57IqLa1vjT4qFIAILzaktzFxXYxZbWPmQ5&#10;84B3VOvVwZCw8hDbj5nW6KtaC6zLtdvjrQWKfw3VxHnHWS4hwGitU6nToC9WUQbiy7ap0yzXFSCh&#10;lS2YAmuupU2FqXKjOxEMh8qVVCEqoEnSlB0Biz8gR3O3Y7rjdubYDv6hDfsTU0suOgFD5aXMhrYQ&#10;E03ABSt2lR0AC3cLjGV9Mb/gMlNRIEByyuNok0qpSkJg5Ee06a7lfmCT/lB6AMrnYvJSqHE7Nvuw&#10;7inJMW9yo6kLmoFVJS3dmpgafIIShRIIR8tPYBFatlkkXKz2h6KzOcXKZZAecStcQbtwkRo1zTOd&#10;ICGyaooNa+tCAMgyu3B/uUQO0nclKAmiUNgfKkD0CUbaDT0A6Ab/AJHYkJKiWxRRrogegrStaeie&#10;gNVz8bBKilBFRuSQkV9aDUD5Qf7vfoDDX8bDYLaUq0KyBTQE/NRFPap06ARnbAoKNWFVJ2gAD2FT&#10;66akD+roDmx/1FfFcrkHDvEuzMSjbZEPNuWp6Lg5bZtxaaaOPYcy/HdYhFBSuStSSFKOgaNPfoDm&#10;JZ8MMtfUn/4piJbUkKDisPv1CCRVRHcNEbTofQg+vQCuPBzMXUpcZy6G+ySAVxcOvb6ArTcFFL1Q&#10;pKTqPh0AePghlYaLn84tFaGy64yjB72XktppuWWvq94SCoa09xX16rKWngwHGfAbKloBdzL6da9u&#10;wO4LdwpxSqJSlH/PDeSSNBX1Hx6RnFvFOncAVjwAy9SgXswWy2NS65gl3bbHqEkqVNCQCr09OrAH&#10;H2+8ycKSjLH1tKAUhbeAXpaNih8qqicU0KtNFa9ADL+3rl5AVGzB+UjQFcbj+8OpSsp3bFbbgdiq&#10;EaH0GvUVfIAp+3lmJQW28slOSgRWMOPbwHgDtUTsE9SkpCSTUimo6kBuL9ujMn1IQ7llwZU4vtso&#10;Vx1earcATVtAVPBJKj7dAKqvtoZ6ylx2RkV6aZaBK3V8Z31LYIAO0qVLCU0PrU9AIX/yO/NSaNZH&#10;enW1Eht1nja8qQuhIChSaSR+zoARf27M0Vozkt7fWAAQ3xre1do/mPcIlq2mldPXQ/DoAUfbkzrt&#10;p/8AX78ZC6FLI41vXdUnbu3pR9WCpO0V6Asa+3PngBTIveRxlFLim+7xffkpc7aaqCF99IKkDUj4&#10;enUJtqulguT9uLkILq5eMlaaSKqWri+/bAild1BIBoBr6+nUguP24ORFOlLN1ylxvcoJcRxbf1IU&#10;EmiikiR6ClKHWoOvQAjn23+QKAR7vlklaUgupa4qyArQpSigpKfqNClYI9/ToDyvtvchJbAVdct7&#10;6lbUxxxTkO9ehKSkGQAQoIVrT2p0Ban7b3ICCBKuWYxwUudvucUZEEFSE7ylSy7QKKdQK1I9OgL2&#10;/ttcirWouzc4aaQSC9/0myAp2iqi4aPHajaPXoC9z7a3I28dqZnD7alFIW3xRfygEEJO1ReIVRXr&#10;0Bav7bXIO5KGJmdPqCNzva4myAlsAlKgr+N8p3Cg6APxftm8hSFiP9VnyZTiQpthXEeQpcXVVKpO&#10;8imhGpFT6dCKPiw8/wDa75Nix3JEhfITSUg0K+Jb+UkhKikDYsqqqhpX0Pr0JEFP20+UlEKca5JS&#10;yUqX3Rw/kCgEAKWFEdwChSKnoC1P21OT3lqEePya+xQ0fa4fv5bJ9aVU4DXXUf4dACr+2fygspbj&#10;ReTpDyQrupa4fyBCmyCAUrKlAJKSrWgNfXoAZP2y+UktkKhcoJkn8kf/AKO5GVqoaaEAoqTpXT8O&#10;gP/U7Tk2gKUpqHa8cfakstL77tinW2S8W1pW4Wrjb46m3KJAJqjeFHQmukvNkLJCDcbhc3XZFmbt&#10;cFlDAVCaVFyI2udHcLTbqEhVwixnXEpQSoEFwFJ116gkx6LcMhbSlhcPJH5KXVqjyrbeOP8AKVOE&#10;bu2ypj6u3SyoJSAUblOBCagjWgCt/MOSNtuC42bKUp7Icf8AqsGv8WPHLaQtwviLc7iwp1afTsBW&#10;tBr0AA1mDBcZYhtplyUqKHoc5dzs1GyUhwBvI7DG3FBUPVYBHxGvQB13IIUxwxnLQymS02S0bTe7&#10;DNeFVFBKIsa6tTNCRUdsA6g6DoBUtL015SlfQ3IhqqKSoSIztQSkoakRZ8vUhNdtFH0oPbqKqrQ4&#10;6eJjd3u7WIZtYctfj3KPa7mlOH5ezLhTEx0WuXIWuzXdyY7DZY3226SFNLNT/Bk7hog9UuXPSo38&#10;OT7mZbcVdi7cJJXc1XjTNeJqXyd4ymOi3XK1M9+Iqcwm5lgpQqVZpgLUnZKKkKaSqM8pW5CkkED3&#10;A683UNv8zst3tIqspQaj2OlIvweJjjXVCVO3uOGDkfxF4j4J525U8bsp5Ch808v5TmmN8vMRuTbZ&#10;cr1D4+4nsMyGxjcKZe8qn2hxy4zLTlEiO/Oj3JcCGIraEQ50ZLrLHzy5f6/utv0TcXLjtzdue3l6&#10;Vysnc8z0zrGtWrerLLiqnUW5bG5DeSg41i1PzKiVaKUo8NNcM8xsfmH5Jp4jsF5u8ONiFwy+9ZQ7&#10;apEvG2r2vLoXJkVpy63eHf8AMxCxzH5ECPjS7YW5tkjzlJgj6dF1nmQZLOw6V02W9vQVycqKFWm/&#10;yPDS45pqSdYyfHJNY6zcyhZThbm3arRVS73j3sgkv2ZZHyFl98zzKHYjt6vrjSpJt8Jm221oR40e&#10;JHiWm2RgmHa7VAixEIYjMJQw0kbUJSmgHd2bNvb2oWbUaW4rDj73i+9mnnWS7RPcaQ4qqaVUd1Do&#10;QDT1J/u06ylsi9MJBJSDTXbqU0rupUKIBIp8PfoUc1wDaIiAhGigpJUPRJTQUKQTtJ3BST+FKenQ&#10;lST44g6IEfbVSd/y00ABUVe5TXcKe3t1BTXIFMCGmieyoVUCSFAj4kEjQgEf1dA5N8SxVsjLrtBG&#10;iwNoCtxKVKSkVKfX31NPx9OgbrClcQjJtgYClpp7bRRIV+YpUpfsAKeh06fYWjKTpV4GxOAuC+S/&#10;Jfmfjzgjh7G5WW8k8o5TbMTxWyRUlSX5895IclTXUBQh2e0xEuS50ldG40RhxxRAT0ckqLmzIoO4&#10;9CdG+PBLi32U99D6U3H3j5x94fePPDn2++KpsS4YtwzCt+YeQ+cx2+03yBy7f32rheJM5xoFbqLh&#10;fld1LSiVM26LGY9h155tXbvpt/2oYvtfBeDxM1yUY00w8lKRXJc32vMcbjtxcjTY7KlbozymmWQl&#10;QedQd8ZiRDIK0lX0b0th5lxNUuMrO0BICj6TAPstLNk/hxWW2FyVoQsMTpV2cb+oQDucat8mYuAy&#10;vearCCgEmmnQGRojwUrWtvH4Kl7u+44I7cZS3wn/AIzcsOSlB1JPy/mCddR0AekyViMGozSUhSlO&#10;mQ2Y760AJ+crUpxlaHyrcAFgo3e9dOgMKeu2JtXFbMydZXrrFb7rbctUdmfESoAO9+I5uc7RBFVp&#10;SlBFNTqegMdlnGLipLk+Fik2QklxElGPWSe4+wum6RH3R1uQVAFIURuqkbiKHQBNn2jFX+5MEK3F&#10;tfaVQW22xlqfbTujrafTAZlvx2k6JShygFaUPQFcRh2g8gYqgQHW5zEq4uQ3Zb8tTxSu1zHXZERu&#10;Y5VTDwQAKA0FPYV6AcBcLehxCitKVlRqdw9BQkD3rtFR+PQGrr1Z0OqWA2KEj2HqagAaaV/q6Ajl&#10;5Q8vcawzML9h2J8N8t8svY5MetF7v2GW/HouNxrvGV251qhT79ere/c3YDwLbzjLJZS6lSErUUno&#10;DUznmrcFhS0+JHkMU1I2A4CpZoKpTQZKoka06iq7QEVeaN1cJWPD/wAhvwr/ACKADqCf/wAYFehG&#10;nUgJr8u7nMU33vDfn6VrUF9rAHkt7gCooK725sUoUrtoT0AOnytuCwB/2a85gAGhMbj4eidEU/Vq&#10;j1+Go6VAOjyouaFJ2+HfOVNopRnAAkDSiT/6oBuH+HQBxvyqu69B4ec3JJNK7cBBBAPwuRJBA/s6&#10;ANHyfvKkBI8QebNPykuYGkgCgFKXEiqgNegLx5RX9CdPELmdXoTudwMU9Kn/AOb6GlOgDDflFki0&#10;hSfEXmjQVIErA0j5aHUJnKOtfw6AHHlBkykgjxC5jFKes3BknSp9Pq/cenQAK/J/J6GniLzGCFH5&#10;VXLBgkH3G4SSTVP9/UN0TYKNeT2YkkI8Q+X6KpqLrhAUoVAG2rpqR+2nUVf6WAyfJ/MtoCvD7mDd&#10;QqCjfMISfVIIAS4fWnt8epq/0gKL8oc1CqDxC5eSa7huyHC0p0PuQumtf/Lom/0gofJ/Pin5fD/l&#10;5QVoKZLhw0HpuqCAKH26N0phUAf/AHRciAgDw+5aBI2hJynDk1IoKE7CPc/HonXgC1flTyQhVP8A&#10;s75X9QEn+b8OQqlAFAbmDqfU/s6isv0gF/7qeTyCUeHPKvqKqOY4gkbaAaH6XbQ19PXqVXigAueU&#10;/KRNR4d8pqJ/Of51xMUAB0qmGdaV/q6ht1wiCw+VvKm5NPDzlA+lN2b4nX39f+RrWg/HpWX6QBve&#10;UXLjwG3w75NQFKBNc4xcpOtKfLbyPQaj16lN8UANPlJy80FD/s+5HcVXcVHPsY0oakKKrXQAhR+P&#10;Ugp/3Vcwmob8OORTT1pyBi4JI9ioWg/LX4dQmmKpYcSw+UvMoSSPDXkYkaVPIWNk+o//AAKrUKH4&#10;dSAo/wCVPNRIJ8Nc/QADQnkfHKJB9En/ANDqk1GnQZhYeVfNqgEp8OM+XpVQXyTYASKH5iBYSFUp&#10;TXoAP/uo5yNFDwyzgaEf/nJsKSK+uox+pFT8adAF3PKvnJJJPhtmoBJ2lXJljFSBWgP8ukH0r+3q&#10;K4V4AsHlRz06ElPhpmZBJ2qPJtj26Gm4Uxuqgdf3e3UgE/7pefvX/s0zICn/APc+zJG4GoGmMqSR&#10;XoABXlVz2khLnhzlqCUJNFco2hJ26+tMa9DQ9Af/1ezx2wXpxxk2rJm24yFKdeQ1b1OrVICAAiYX&#10;JTLK/wCJVRSEIAUDXTqXmyFkhQtbORRlmPIvzEiM6SvvxY8+G6h+lahpmTd4YUlSdAG0A0ooU6gk&#10;uuMGNc1LeuNrsOQLbSD9LOj29qcy6HK1Q7dYAYZII3JCi2mo0poegExVptsJS25eLxGWXUONl1mE&#10;+6tkqIUC7MtC20NpU4QUKCk6+5HQFikQzFSbddHLd2yqMWWsiyi1yWnGyCttTKrq4hb7iG9+qFBS&#10;dQdegC860MLtD7k+53aPAYZXLl3CfExvJUNxox+oe/529WOYy4hTeq0FZUE6p9qUuXIWoTuXHSEY&#10;tt9iL24SuThbgqzk0kubfAbLG5Lsc+9Mot0W2TjbnnRDuLtstVlWqO4tSUuy27RHiRVPneCaIBSF&#10;UroT1xL6lf6vedxNw2adYrKq5y54n1rYfRtvpuyje3uO5cFXCtG+C5cu433KusG/WIR3W4obmwFM&#10;yW4zqy26h1Cm3EONLKm3m1AkEEenpr1trmxd2y42r0oycWsHQ0dPltynK1qtqaaTinX3VF/Db1a8&#10;nsbfHGVuMLedhuxbHLecUoTWW0lty3PLdIdTLYFCmpqtIqCdeo6L1HcSk+mdSajurdNE06a0s1/q&#10;S4VxNN9QdMt2Zz6hsoOO0nLzR/Q3jn+lvjTAgb+6x4MyMntCcqbxe2ZSrHrTJs97x+9YtxxerTm2&#10;OxXYVwsTWT3LNrS7cE2v6m2tW19mBMgiOHRLLiFIqr519Xbbc/T31Db63WnTr8sbnml6U6Uckk1G&#10;LTShFtOsZSdT0dBu293tZ9Mmq3GsFX4k8HB1Tw/P/qSZwHecWKc1t5pa815RsFlsuB3G8ZXx9xY5&#10;g8iU3xdc2OOru7YL5Lwa3m8ZHCtdseuDSmu01OkpbUzsC+2Gt31vpu0tbfZWZ27GiVxKTxq6ySbT&#10;lxplXxeZym5uSd+cZz1UdK0plgsH2JDL2JDZJboW1NgjtKG2gTp8opt2j2693gYg8Fkeh0A9Np10&#10;rrSgJPUGKLbaxBkunQBRSPm0+bcCaEUOo0NP6upL6VWtAdDtUnXWup9KkGpqPWgHtT16GOUMXpiG&#10;Q9oCKghRO4VoUmtAoA1TVJpp+3qBT7ARK9VAA/KCTqs0+X5VIqBqr39ehWOMmgdpZDlTX0SFKJrU&#10;0NNoJ0BB/bp0FcWhZsuN5Pm+Q47g+EY5eswzbMbxBx3E8Tx23SrtkOR5BdX241stVotcRtyTPmTJ&#10;K0pQ2gEn1NEgkHpjmzNbhOUvThGsnl+L5LtO9v7V322rR9o/iw8jcnwrFlf3JuesVVAbtCHI11s3&#10;i7x1eENuTLCm4NKdYOSS/kVfJzKh3nUIgRlKaS4t3y3bzr6VuP8AefDlH9T/AAPbSNq3phjBPzy/&#10;V2L+n7SR2y21mwwHUSZT9ynXiU+jI7tIWlcq7XfIXmFMXycp2taXcR1Aahtk7RoOs9q1GzFJY/fU&#10;8sm5SbT8vBcjJuLn4d/yDfFZmIet0ZpMqFIQ8HocpprY2EoTGkJTHEeY12JASWyjaDQJIGQgeRaZ&#10;9nu6JTke/Xpl62vgS2GbbdJrsd8glYZQixvfVitQShHpQ+lOgFVFyi2yMhbkzP5TYecUlFmw/K5z&#10;zwNFOJEW3YzEMdagPmSSmoNQa9AHV5BHihBXj3KvZeUt5sXrG83uKEPqLjfbQPprkIKVGhTUNoSl&#10;QO7WgAPt3C1XhUmMmFmrLkCIhUxU2y3yHFkOulKy1Blzm3xclb0kFCFb2/ygAGnQGK5C7Et7rEkY&#10;7dZSv+N9VCx293hgGOlSgw4bf3JZmuJVRLQUkBVaiop0BikvLbwz9TJt+AZUwpJLEyVEhyYb8tsu&#10;I3rt0aZGhy5XbZJUENuKBoRUkHpiBf4nuV4unJlkXPhXOPESi7Ox3r9Bei3VY/SpmxptuS+9JYjM&#10;p/8AdqITqdoAOoDuJrZ2kgEbgSPX0PoQPToDDJcaq2/UVdQT6+ygamo116A5sfuVc38neMXgxl3J&#10;HC18axHP8n8gLZgycqZgQpl0tFoybIsyuF4kWoTmJEaPdpDNlS0iQpClMtuLKKL2qExVZLkVlWlU&#10;znO4w80PuY8wvZDDxfzBvFqcxxGOmarMs3xrFDIGR3UWaELUJFldeuZjyjulFtNI7ZClGqkpPo0w&#10;/SUq+Zh2W+f/ANxnCMmm4xdvLzkKVcraiA69Jx7IbZdbO4Z1vjXJtcO4forcW4NIbkpT3EJXHcUF&#10;bFON0UqsoQaaSoxV8yXLz+89vKrC/BX7ZvIPHnI7nH3IHklxNPz3l7L8UtFot92vt4x7E+PnGW4K&#10;nYMhmyW+5XHJpMuU1ES0lx4oSNrSQjqkIxrJSxJdcMSKzjfzm+5Nyncb9b7T5kZ7ZnLDj9xySUvI&#10;cks1sakxrehTrkaIo2gF2Y5tohIFSKevocqjBflIq+Zh1h+5x9xuzT4eUMeTfK97hY/dLfKmRryL&#10;fecYfUmU2UW2/wAdyzrtsqBctqm1NOEF1CjsINFBK3b0vT8Qq+ZLb97/AM3/ACt4H8oMD4s4L5by&#10;PiXD2+CsNz2dBwgQbfMvGS5lfswjT5N2uL0SVNlRoUKwsNRWN4aaSFqopayrrFbSdakttOlSL7E/&#10;Mv7l2ZcXZ1ypF81uR7fa8Fe7U60TspYbu07Yw0+4Y2yAliKSHk7EvqQXTXbXSuTTHkRV8zcvgP8A&#10;cI89ch8x/FTG+QefOT8z455P5pw7jvIrFnCE3XF8lx/KZb9quzEZUy3MsKuERJ7rEiM6H477QINA&#10;tKqSjFRbSxJjmZ59zv7gHmngfnH5Hccca8957x3gXGeZxMMxDEMGnRrFbo1th4fjVyckyuzE78+6&#10;XGdc33n5L7jijuCE7UJSkIQi41kqiTxoaxvfOX3JYOIQM/tfnbyrfMOuWFXPMYV9auV9hw5QtUVy&#10;a7aWHGGJy2Vvx4722TMTFbQptKXEp7re6+mPCJFXzHl/Za8yfMDlvzoxPh7nblzkTkTj/O+KuSr+&#10;/j/JJeuCUTcTiWG62K/Y7KuMNmXAdSt51pbsZfZkMPKSsKIQU1moRSosWWTbaTeBGPyX9yD7geTc&#10;xZszD8quVsYYunKuU2G12PFbr+i49YrenObnj9rt9osVrjMoahWyG02hDaNzrgT8xUtRUZUVpWBD&#10;bqzdnMfK/wByHh7DbzmM3zu52v7dmu1rtJtrIy+zuTJN2ye5Y0wY8uU8/GSsO2/uJRQlwOJSkmra&#10;nJSi/wAqIq+Y/wB+1b5n+WeacJ/che5c5MynkDIuB/G5/mDjCZyZEN2vOLZejHeUiXd91jNTJNnd&#10;lY3CeMOQFxw6wSEp3uBVZRgsiyq+JCq39wP7gF0fihPlxz09NurseiGc6nwWlSp6myAhpkxokRsv&#10;O6JShDTSfQBIFL6YqlUVq+ZkOS+Yv3IsWvMTHr35O+RibzPiiXCtsbOcmkzpLCkrcUpqAhtucohl&#10;BWKNgLZo4gqbIV1dK3TEVfMmB4t8zfK577JfkxzDc+U8nkc58W+Rlk4gxzku9ttPcg4/iGUXrh1u&#10;6QXLpPjGWq9wWsxuEaPLfSqZFQ8EpUFNoKfPopNJuqJ81K6iGHE/Mv7hGZ3X9ItXltz+txtCX3lt&#10;59ls98ocdajtNQrXaUzLrc50x91KGWI7S1KWRuKE/OMrhGidERV8wvkPmF9xDG705Z5/lN5Gyn2I&#10;jNyeXEznNEdiIqSqG6ubDkfTXG1OQrm2uJIRJaZU3JbUkbklC1xpjyFXzJkfL7zU8qIn2lPty8rY&#10;1y/k+M8mc35Nllh5X5Cxp5myZdlrOBWzPWLQJN3t7LT8N2c/j7D9wXG7SpjzQLhIUoKxRXmoWbwR&#10;EVxt5R+dPKV3u9o/7782wL9Isbt7VP5O54yPEbXcg1Nhw1Wy0zSZiZt1H1ffW1ROyMy65U7Npy6Y&#10;8kVq+Zj9y8wfuB4Xd8ymWXyn53yZnjG9XmNOy6xZ9lGV4K5MxyTLbj3P62QXrRcMduhhB5j6lHak&#10;xVhSkFKiOp0xxdEKvmTE/ez8tfJnAc68SLFxdzDmnF2O5z4s4/y7kUHjy7ysT/Xc1yO9iJcbhcJV&#10;oXHmSIsaI02iNFUssMBaylO5RPWOCVHgWeNO4iiwLn/zJzu0wLpL+4VmGGOz7pklsVYco5rzmFkc&#10;RvHrXa7mzeJMNt5MRFivi7mqLEe+pDi5cZ1HbKRuF9MeSK1fMzfxJ8xvOqD5BeNeU33nLne+8e5T&#10;zzxVgl4/nLJsmyHA8ltmXZ1bMZyHG5zF6el2aY5KtrsxFCkPtOslbZStvcmGkk3pJ1NYjhvvDeWX&#10;lXgn3BeduN8G585QwDBMBb46tOJYrhGXXfE7NAg3bjXFMlnvuxrLIhpm3K43q8SXHZD3cdUFJQCE&#10;ISkIxi0npDb5jHpHOXmc1xQ3yp/3/ZEtx2DCmHjgeQmao5RbMzJr3jRijF1L2KnMfownqb+o1tkh&#10;t+v+U2pHjFMir5kgX2b/ACV8u8i89+FuPuX+WOY8x4z5gxfkqNIsHJl5yG+2DIW7FgNxy+y3iwOZ&#10;EX0JlW6dbmHEyYSwosv7VEodANLijTCNCYt1zI//ACS8zfMmR5B8+JV5L80Wpu1c48vY7BtOOZ9k&#10;uOWKz2rF+Rckx6y2q1WW0T4dtt0K3Wm3MsoQ22KhFVVUVKMxUXFPSG3WlTCZ3kN5liycc3GxeX/M&#10;mY3nkUZIRhmK8u8hXPLcTmY9cm7ezbcotwuDTke6XuNWbEbY77a4RC+4VFaUTpjyQq+ZM79nbyO8&#10;p7xG88sL5R5H5Gyi6YJ4n3bmjjuHypLu1/umLZpbWMhiwL1a1ZT37g3CnJXGU4xUxXlMIVtJCicV&#10;yNMUFVulT//W64nrTmCdjFsub8VxpsIjR/5C5QxgNwhQPBEuwzbY0qTQE6tJIVoghP5pYWQDOj5f&#10;Y2UIg5Zd4zS0BxxeQ37ky8yH5pCFJahyv0uXcbNFKkOJo8Htvy0Ckq6gAcfO7ih1hyZPNtVHSpty&#10;YnPokp+S8of/ADM9AyjF7VJdiq3bkErSSoAlNSegMmj8h26W4xanMgcblPR3AqRcFYnc0oCS4W1S&#10;pzEeNaGVupFFNrdBQdNSDRhxYx4AVx5DkQpTcSPecbyhLzYLESJaVvLYbSAUrkXa2X5cFtK0pOxK&#10;Gl+x0Hrz/UvqLY9NmrTbu7inwR4f6nwrw8Te9L+nt91O09xFq3ta01y4/wClcacTUvOPJN8TxXm8&#10;KBapFreuVvbgRkw33VslL621ShJUJMVG+RFZW2khl35jQ09eub6t9ULedPv7Szs5Qv3VoTck0k2n&#10;JuiTXlqsjrPp/wCl/let9O3d7eW7m2tz1SjRp+VYUrg8WmMQwy/XG4iG9Biy1sANB9xtoqQ0X1IQ&#10;krUDQKW6oftr+3rLsouMYOEa26Zn0vdbi1bjOF65HXLLw/kP2why6fRx25TMgJQlLiWnm1tpdqKl&#10;G5xLYboTXUgEehHXQ293ZtW/NPz0yofPeouNyUo22nKufIyDKrGxdcUv0du5TLBdXaSLdd7a4gXK&#10;0S2SVQrlA3JUymXEfo4Adzah8qqprXnOoRtbmF2/GcoXovVFrFxa4r+O8y7Nzhcsxu243ds6pxkv&#10;LKucZP8AT25rgN84S86uE/ILIs88P/JGZabXy1h0u44bMlXmK3abfnVsU39MzdWIUt55Eb9XgvpU&#10;9H7jrZKztUtBB69W16t0/rW2udE63bg5zjoq8I3V2Z6Z8qvuND1f6X3nTlHrXRoye0T1OKeqdmVa&#10;6aqmuHKaTplLEgQ+8n9tXkTiTh/P5yscvnNPAR5Pxvlfi7NFzrjkdp4vynOeTMfj8jcdclY5ZrS6&#10;rBvHV7AI0mU/k7bqzbJzu9ZbQSsb7pW23HS53dpcvertJL+21HSoKCUFGWLrKSVdVEnmc3flHqsb&#10;MrSS3sVSVZYzTblqVVmm2tOPZShy/eff2tuV/ERJ5HsUKXlvBV4hQchsmWW24Qcti2bH7wW1QLtA&#10;znH1ysZ5M497khDLGS251SNqm/rW2XFk9b6dumMMa8ORpoymm4XI0aeeXu4dxFs1IoC0/wDw30nQ&#10;n5UuAf5k1NK09usROiklyDaVkakEn/L6g19agjoWdeDBAaakGvqK+/oRWorQ+vQKtMcw4jVKCFA/&#10;MTStVAgabhptGv49QUlRNYYUB20rB3VGnuoUBT+Wp+alBUdCtFWsIj4fCT7d/l39wXNxhvi/xJec&#10;vt0OWhnK+T7wlzHOHeP4xNXp2YchzWf0eK5HYSpZgxfq7k9to1HWeocksFjLkemzsrs071xqG3f5&#10;pYN0/Ss5dyVP6kds/gh9vDxe+1Fb3rrx7PsflB53XK1u2rKPI69WoI464WbmRy3d8d4cs8gvrtyw&#10;gqbemFa7vcEpo65GYUY48srs3N27LUrvF/lj45OXYj0udu1H07aat0o6/HLtlyXYsB0bh3zL/d7x&#10;dZd+yC4Xa3ysqySaoy7hc1SXWg1KQpG1DcOFIWUMR2lJZaShSCASFdZrNiNmrdZXHnJ5t/geWUm6&#10;clkuAhPZqiNbmokifEizpEhiHHeS59RDW9Gu0ZMZdSpe6OtaC2kqAIbpuKSOsxUTeMbvc48tUqPe&#10;bbZ5l7nL/wDRb9cL1jpkIfuzirG5AuU6ySoT6JdoLJZRFfSjuLIC17qJAffYeRL3jKYllyG9huY6&#10;w8phE7IFtRhHWtXdZ+vuFokq2IcJShKnkE/7tRqBmlrv1nzcPx7VleO3Gbbo4krQ7Jucydbw24ko&#10;C1Tjb0qaYcRUFlC3KGiSEEdAKwvi40ZLV5yez3JtKnG4oTx5crtaoYV3Fy1uSC5OkoUCBVxKkpHz&#10;VbUojqjc+CVQILhtcm4uTZ2U4dbWuypMZy3YrerI7IS0XUsGRPutoehTIzDbpIb2fmP5QmoNfO/i&#10;ogYvLydMG6xYETJuMbxcZPdTbmv0XIUKEstlstqv9rxGREhB9B2uuKLZUkAJoTQ5FggJ9xy2daI7&#10;rUa4Y9j4uMspnWpqBk1+gPOoZRv7DGS4elm1yHDXZUJQ6KAa9Um3GjrgDKvHu42Kbytav0yHZYS1&#10;NZA48LdikqzPzUsWKa2tx1yXZLSiOGnVaFgKacIKQfXq9U8gP9kpLiUp+bROpNSCPwoaAnqQIj8e&#10;i0DQELbPzU1AIroa6V/b69AQMeaXiphnlr4S5vx3m3N1m8codl5JHIlo5dydmzS8UxzIMZyXIGIM&#10;XK4N8ullh3KxXmNepEVxtEyPJC3ELZUVI2KmLadUsSGk8zm7c+zfxG+pDkz703g+hZQpRCMJs7ia&#10;KG00S5y6kVoqhqBUdX1XHkiNK5iha/s0cRz5sG1wvvVeGDkq5zI9tixYGDY/9Y/JuDqWGmYQkcwp&#10;iiY864EtBZCO4oV9emufEhJVzqTGfcV+294+5B4v+G/BeWebuF+Jlw8XMUd4945zjmBvEbnbeTLC&#10;cbxixZK3eMXuuSYpKVcFysYiTUSrfILcR1xbK0KStO2qlJNtFmkQrH7S/jk2tSXPvl+GICahO3Bs&#10;XO8L0KCBzUKpKahVdCND1fVP9JGlcxwHA32cuLuS8mh8VYp95Lg/lfH77coGQZrxLw3geJJy/NLF&#10;jj8edcWbUpXKt8EeYi3xFN/WJhSlQ2VLcDZAV1VzlyGlD3Pu4+Ffif5P+QmOZnkv3KOFPEjlLEeO&#10;LHx3l3HPIaMOzD6qyWm5Xi+YrdP02Vm2KX3F72hjInm3W3i63Lj9pYS2QSuItqtES0niRTJ+0/4n&#10;NpcaT98/xKDTuzvtN4DjKW3VI3bC8yObA24pO8hJUCdSB69ZNUv0kUXMkn8A/tMceucrcQ8yWj7n&#10;+F+WfGnirn9s5DtvHfFGE4rZ7ZZswtsG5vY2jJMlYz7K5+PY2h5T8xbSWGkTCw4EuJ/iq6xubeDe&#10;ApHOppvzk8IvBHyY8nuVeesV+8F4+8OPcmXqFe8r4+vtswXkePactt9kteOXWRYckYzzHHxaLm3Y&#10;23vpnW3uy+tzY8ptSQmYubVI5Iika1bxGnOfau8PZTLEeT99rxmlRY/d+lhvccYu/FjBypeTFir5&#10;hcajB2pr20p3H1r1al0hpfqJnPBL7fnGnhtlVh8/uWPuM4x5E8cYXxjkmGcY5q9ZMN464gxyyZzd&#10;Lbbr7cpmXx8vyVeQzFO2dNuhww+19O8VoKFLQhtFKynRVJSjSurEiU5T+2p9u3J+R85yvC/vacIY&#10;VieVZjkuWWbEsgxHA8yuuMNZNe51+fspyhjObA5eI1rlT3G47zkRp8spQF1WCo2rciqNE0T4iHav&#10;te+G10udtiwvvz8Jzbm/c7eq3NKwDFVpVd2531FsdSu4cr/SNPtXJzuIcdUlKHllRIJJ6leo8UsC&#10;NMeZNPw34ZeOH25MN5+g+Z3ntFzfJPMfjdHDMzMeUHMb4smN8ZWCx5LaDbsKtEe7ZLcbpPhDN3nX&#10;LnIddZaUI7SUBIIXjq2+0lUXEhDkfbI+3oy45Hg/fX4kTAao1CauXFeAS7g3CR8kRE6TEzGMzLlp&#10;aCe64hltLigVbU1oMn91kUjwZtbhT7QvjDydyFa8c4D+9Zg2Y8oOxrnJsNnwjiHBXMplssWyWm7K&#10;szK+QGJE51mzLkd5tguOiN3FbdgURGqawaxCUeZI9f8Ax6+3p47+HvPn25/In7i1hicm8wZ25y7y&#10;nyfktyxSw8jWTk+ZPw/IscvDWB21u72C0Q7WjD7cV2uY6t2Wy46p1aC8gojz1To6k0VM8CIA/bQ+&#10;2w4UFf31uMSsUUk/9IsJSQSDVSduUVQogn0Pv1NbuRXSv1DrvGr7LXCnJSMwy7xZ+8MrM2sfjJt+&#10;e3bjrh7jh9dnts5iRKbTlDMzMGlxrVMZgOuIdktfTOfTrIUS0rbDnJYNk0XM39zxx19ojknwk4D8&#10;HGfua4ZgCPGC9/q+DcuQrvYMpyOfkUlnJoWYP5NYX7S3i93teVPZTNc7MVxlERQZLDhQii4SmnVL&#10;EmioscCNJX24ftiKH/8AvSxNYBKto4iwRZ1SDVsImqp8dPf8erVuEJLmOnh/ZB8Y7NwWebMi+7jk&#10;I8UcgMZ/Ic1s+BcXWLDMjgv3AWRdtjX9q83FqPfpUqMqChH0j8xmQgo7JUhSepjKddLJ0o3R9wKw&#10;faH84DwhOi/c/wAM4IyDgvj5XE9huGPx4mewcg4+bctz9std9tGT2SNS7WeXbd7c5l5C1h9xLiFA&#10;oKapTjkmPKR1Wz7bv2wL5c4Nnt33ysYkXC5S49vhMvcS4HDaXJkuIaYbdmy3o0KIgurALjzjbaCa&#10;lQFeprcFIsfE59p3w78CeSuE8y8s/ui5LExKx51YOUMV4kyjF8Pwa2Z7eePL03frTOUrHX8kurFh&#10;gXx1JkSY8ZrvB5xlL6S6vo5S+FoaVzMQ87+LPs/+bPkNkPkcn7rts4WyzM7PjVqzXH8asVtzLGbv&#10;cMStLGP2q/wk5LjDU+yT3rJFYYkNIddZdLCXEpQVLBJ3I0oh5XmaG4e+0h9ufyDzaDxvwx94K88i&#10;5/dY86Xa8TsfGnGsa9XVm2xVzLgLUxdoNubub0SEwt5bLKnHg02te3ahRBzuYaglHgPH4F8dvtv/&#10;AGzvK+wZlzf90m/cicscD2zIrJi/FHIDFotFg45u+Y4qzi9xfucTB7Led11j4m6hlEBUhlLA7anW&#10;yptATHnkuweVd4zjnbxY+zDy/wAx8m8rY793O6cYw+Us4yTkGdgVrxO05bZrBkGX3WTfshasl2vu&#10;Epu6bRKvc199lh8uGOHC2lakgdSvUSSSdA9L7zZPAH2V/BvyDtOU5x4/fdW5Gz618bpMnM79iuIc&#10;WWl/CortunzBcr3+qWe2T7PbHrZElKEtSEx1tsujufIsCHKazZGlcxxXhhkH2fPCm98yX27/AHN5&#10;fkLl3MfHbXDmQXvk4zo8S08cR3ZS5Vgx5jEsJYYc/UHnwfrFvvFLbaEs7UlRVD1y7UT5Uf/X7SEW&#10;iGyx2UTsmjtup1ehZxnsZxG5IAWhf65KJcVt1IA/w6hRjGqivt/EB5EyVDVHSb/kUZmI2hTLK8pv&#10;k5p9KNtEyhIckTJXdSDu7h3KUfx6kCnMcuEh0uoy7JYm1PebZjrsUiAUlAUFOCfi8h1Q+IWtW31G&#10;vQGL5Herjj9hvt+uWTqehWy2SpriXbDhsxpbzTKlNNFP8uxw59W6422mprVQ0168+73ENptdzubr&#10;pCEJN+Cf2vAz7Xbz3e62+1h8dyaivEazx8GJrq5c9kCVcH3bjMdabaYSuTJcLrxShkNstnuOHahI&#10;CUpNAAB18Is7m9vd/O7Oruzk5N864te+ngfat3tY7LZRtWGlZtrSk+SS+1qviN28l+aWMZteSYpc&#10;o7sO4229WafbkrbQhq4WSTL2IlxF7Ql1ttdUO6HatOupHXKz+qNxZ671Hom9tThdt3FK06Kk7bya&#10;fJZPlR1Ou6V9NR3PTth1e1OMrFyMo3KP4J0xi1w4OuT4MYFbMozu/wCXNQ8Xvj8JhchCylDDYeQ2&#10;laW3IkRe1iNHcI9QhJWTr8xPVNz1br+83js7Xf3I7atKLB+06/a9J6Dtdk7+72cLl6nHFV/VTF+8&#10;lZ4N49vKURbrc7xLdceSluS5I7suQtI0W2S6VhtQ9CtO2nt19E+nNlK3pnf3U5OmLdXifL/qnqu3&#10;ip7bb7OCSWFKL/qOQyDE0Oxne27uSpJO6pBVqkD2ofSlB6ddTurNrRJxl5aHFbTfXNcY6aOuRyv/&#10;AHo/FTKLFnuDeVfFq5VtvkZtvFc5k2Z1+HOTLtQXJxXIlLZ/96IaXIT5oQtKGdwNNOP9L1d3dsqS&#10;adXFZ4rPDsO2tdQ+U2sJ6aQy9uAj+Fv3w/IHhSxoxnlZlnk7DbLE7N3iXcrcuMe2oCWXFIeKHNwc&#10;bqigC0KPy7U9dN03f9d2CjaX96wsozbql2TX2NHFdY2v09vp+o/7G5lKmu3lXm4NUw7HxHrLt32X&#10;PPlq25VZf1XxU5Gk3R67vS+O7ibZx7dTeoEy2ZZj2R8Yv/qPF0vG81hT1JvLLdqt0ua80y+p9L7K&#10;HB1G1+qenO4o7pT293jGa8r/AO9Ye1o0O++mOrKLuw0bvbxjhKL81OFU6Squ9kSfkj/pPcjy6dcc&#10;v8D/ACr4BzzF57rsy2YBnl4umLvw0uqU63Cs94t7OWNx46AdqEPuKQ0KBKUp9N9bv7W/FTsXYuD5&#10;NP7Gc09rOy9O4123/VFr7PwIych/0x/3msckrjxPGvH8mjoVtauGKc5cO3e2yUBVEusG55bZrmlt&#10;Y1AdjNKA9R1laSaxLQ2sJxWje7ena5J+P9spZP8ATNfeguz/AGXvGDGLG0XClcvI+cuHbZDSAQC4&#10;TEzO5PlH/wAq2SQPSunVe8t8hb8yn1DbJ982/dbY7Djn/Sm+ZxLFw8jvJfw/8cLA2Wl3BC8zvvKG&#10;VMNV/iJi2a1WvGrLIkJSToboEEilesMr8Ip6pwXe0ZFs9pWMrm8uTf8A+O2/tm0l4LwZKLwb9k37&#10;QXiw9DvvKl25S+4HyHblpdaiZi63xpwU3NaAKScPsLsWTfIaJCa9qfcLq04kAKbIJHXin1Ky3otu&#10;dx8lkZNdjb42dtGHJzpcm+3TRW1/4V7WSPZX5IXWfi1p4s48x7F+G+HLWlNtsfFvEVjiYNhtutzZ&#10;SOw41ZY0JcptLJ+dKUx0L90qr0ha3O4/zeSz+lce88lzc3L03ccpOb/NJ1fhyXJZLI0LCzJuOLsh&#10;DjEWO0w4xb29qG22e41IW2oNoolC3n2Egka1UBr6HYW7cLcFCEaRR5+NeJqXkXyNsuNvS2Gpqdyp&#10;lwDxSdqFrYkO3PtoYQpSpBdfU20oJAIW6NKqHVwa740zO4ZOm1XPMb9brbCiuzZ0iBc7TfL3IuMS&#10;e5PWJUeDZWNrr9ukqZJbU6yFVJqdtOgHlYVjXE5thty8uwO32WFDjrksvWHLoEOHbXVOtRX4USHe&#10;G4sGMt17QlXYFKHcpIHRumLA7PA+MOMIuPW+XYOQsSv1otUdEtm3pvfIuV222rEj/jt20Z0P0xxL&#10;zmxfZaTUFRABNBCaeQNqyp2IS4sGVeOZOL4km1vFuwXe54Xe7reLM8EuNFpifkmbfXhxCW1BtS1I&#10;cQkVSSUg9SDKZN544uFmQ5mPK6MoaYQtiRPZtEC3x0xmHVdpMKPJylVwbS3JUQl1pLy3h+ZZHzdQ&#10;1VUBj91vnj5KjMJe5KnvTCwtDkRzArVd58aOlKGUuuofYkmZb46WiEqiuhv5q1r1GiPIFsWVxVJa&#10;ju3Dk+TMZmfJicO4YJiVgjtsRkF76CDZlFMmbIZVQlTikkpoF1NVFoiBJuAxZaRa08n5Ja2Xmn3J&#10;yZmE4EqBPV/DC3o0ow5MaF2WFbSlCtopuoVCoonbrg8STZXjrD4+jcm2WNieTryORHtOSSFm3uYu&#10;5aWFP2p5qV9U1YILC7fMdWrd21dsKUSQlQqesiaeRA/YAbk1NPUaCooAf206kBKQlJU3tSCS4kCi&#10;QQFFQ9tT69Acon3wGn0/bhw1htbiWrn5a4wl5hDikokpbsHL89CH0pO1xDT0dCwlQI3pB9R1kt5t&#10;FZZHI5fsfwSLZsbk45kuS3jJJcdf83We74hBsdqsMxLTRDdivkbKL0/ksVT7jje96Hb1pDW4oO8B&#10;OdRbxSMZru/Q22rFfz26q/Q7sGhQJQlw2+QQtSdTuCvcHTosWRKumVMzoB+/Q1iMnyz8JWeS2v1D&#10;CoXhdgsi+xpcqU2haZ90zZCCHY6/qG3Jl3YilxTagtwoSFGnWG3XFln+VdhzOt4dCbbaeeYYLiEI&#10;7hS02VBxKRuqQANVfh79ZASifZ5tLEH7lnhUIwDDjnMj6FKaqhZZVxxyAXm1FKkkodQNqkmqSKg6&#10;dVn8D5ExzRvnyCe8TIf3G/uGy/K7GrxlEGbzXyhFwMxYd2uzKLzFymezcITzNovNmnxLtJt7bCLd&#10;MU45Hh9pYUlO5ChMfhj3EPNkSWKYFh12zDHbZkdzTiGK3bIbdEvGRrgO3teM2KZcGmpd2ciQ20yb&#10;su029ZcKWkb3SgkJ9upB0QfaGxvEcOc+8FjvG+YrzbC7T4G3NWO5i3AlWQ3yILby26zLVb3WmJEa&#10;VHdfdZqUIUShSglIVtGOecXwLR49xCyzj3jk54tQGXIU2X5MT+RIL5ecakotFn4sZsLKUISe4Lc+&#10;7OuLYIG0vpW4dQga5MalRK4N4r4ByO8ZTC5pz+5cZQI2Oi5Yjf7NZpN6M3JY1yhNrx6XbYtruO2P&#10;crXIdcTJWG0srjgfMVgdNTWGJBMdlMcH/TlYZHakOLjM+f8AkMRHqlDjCcizp1oGOpRQlBfd7uzQ&#10;JcNRQ69Y1hcaeZMf8aIdvJmxcDXbP8fuHB7GORsaf4y49Tklmxe3X+Pj9i5AYsDcfLLbb7jlMW2X&#10;3IXnJLKJMqdJiR1rlPuNfxe133cyk1kQYOvjzh2HwZlWUSs3vKeXkHJIlu4/Zx0KsgsUaJZwzd51&#10;/W2QZF0i3Kc4ylt2rRtxQ4j+K2pUN1xJOg370z+MROd/t0X3PbFa8uxJrwt45XkFjyF+4otEi3zL&#10;5Ij3CbLVbEPzlIt6ZiZdG0OLeXGQgpUDQ4oVpLS/MGqtdxBBz3iPDDfJF7mcITFXDj66sQrlYo0q&#10;xzrK5YVyI2xeMuoukiXLnPWwNNh6YpxQkPuLUlRA3HJGU1WsqkEh/gDifDOEfce+3uzw3l92zlud&#10;ytYpWXX67wZdkft+SXTDswiS8WYscmwWtqNGtg3qD7Mu4Jk/UlBcT2hvTbabJWaNWfcJewq1+evn&#10;2xmGEt5fLv3OvI9os1xeu71udxCRKfRM/mC0NtMOtzL9HlohpZD/AHIqYSZTKmip5txisPhRLzZG&#10;c3itvdkNMoEUOOrbQlayyw0FOqQjuOuvEIaZQVVKlGiEip016sQdFv2a+Psg42u33S+Nb5+lM32H&#10;4E3Mzjj9+tGRWxwvw86kQJVvvtgmz7VcWHod5QtC2XlBIXTRQI6pPBxbyEFjIhdbtfjpcfFHHob8&#10;mPbvISDkjd9WtNgvLtxyDHZ7UO1pxqTeO0nHLfYbRZ0pujDqXXpUue47GUzGQwl6bfU1hTAgbvCx&#10;uI/LYZiRFynnnUtsxo0dT77zyiShplllsuuvqCNEJBV+HQknpvjDk7/Tm422hVY9o+4NMjqTU9tH&#10;1OTX8pSUhRCk967hQBOqvx6ov8hL+BkMvNsvhjML1jU7iHjGRxbabdhWPWbJLRNyR3J133MrfEDd&#10;+yViVKSFw2Lq+kEMAabd5opZAvGqTrIquFcwCbivAETxzl3iLer9M8iJOT3eNLx6Sm4wcatGCIgq&#10;Ma5W8x8dl2u+3Jz6YhZeucVxIlrowr6dBWJJ0fvUKxN7nb7b2S5/FFzw+6eFWCyMgiuRpE9MiAxe&#10;WH1pVDaWh6YhD93QtxCFBbqUlIqSOqQ/N3lpcDnFfsEMNI7gaLqW0JcWlIopxIAUr8oNTr8Dr1cq&#10;SqfbUt/Elg+4B9uS7cc3q/Ssju/I9picn2a7xHW4WMZbKxzJ7EuNYrm9Dhm4wL0h5ySUJMhuOl1C&#10;A8SVNoiXwSJjSqNafcPg4vC84fuPWvILf9TepvPWUOYZJENcly23h/OMRvlymKlBxIt8VzFJM1lw&#10;qql0vIRStCIh8KK0o3XOow/jnGuNZuaWuPyleMgx7B/pruu73LGYTU69fUsWae/ZIcZl2JNQym43&#10;tqPHceMeQGGnVOdtQSR1kbVHgDoE+zzb8Bcc+7fh/Fkq83DA7h4J5K3i8++tqjXq6xrbaMzt6rpP&#10;iFDSmHp9xub7qWu2jttuJTtR+UYLn5O4lVde45+4kTA7hx/jrLON3xnNVsQZc7JXsnhv47Mty4ql&#10;oiRsTGLtTIUpLS2kl/8AVXklTaj2hvARmfAhZI//0O0xufFe2lqWYyqEKfmoTbm1kbahsvuiO8Cs&#10;lJCqGvp0AcdkQ0NOOPLimLso6+2ta46KmnccS33ltJJ10BT8Pj0B6Oq2/T1iqa+ndUF/UQpCe4tQ&#10;SkocDciKooaVWiVEFBFPmr0A2/yZyRuFYsexZtwMyr9czOkJS60FuWuzJbU13mmY7BIkz5LdCahR&#10;bI9B1wv171D5bpNnbRlT154rjpg3q9sqHcfQux+a6pPdThWFmGHfJv3qNfaYxx82TbgqS6hJBSoB&#10;Ci2QU1O4k/mDhPvpp18+6NajKMpXZUbo/Yd/1aei4oW4VSqva/uGI+eMW0XSzWu+yZKmrnid0TKt&#10;0lC+2pxuTWJNt0oKSUyrfMbWCptWgdbQtNFJr1yv1bGw97s97OFZ220pcaNNNd2NTvPoy3fhsN/t&#10;IY2b8FWPCqdVJdvbyDXjXjdqkWOHcn4LAkPuJnOOrCVNoedQklfzBJVt90gkkGpp1HS5qcFCOcnq&#10;b41Nf1h3YTko3HpitKxpgPtiZIiwttoXNDDDaQlXfkNxYyQBqAFqCiRuFK+3p11Vvf8AyUU5X6Rr&#10;jVpL3s5SWwW9bj6TleceEXJ/YZSxybbJsR1lu6Wt4pOwoElD4XQFSk1aUS07t1+ZNade5ddjeU4x&#10;uQbVOKf2Ynjl0C5YnCUttNJ8Wmve8BkfmZb/APqFwfyrY4rTD893Bchl2dCEh5QvVttzs+0AlaXE&#10;/wASSwlNaVSDWh9OtHDqUtr1Lb71JShCdXHmq4qvauw2e56U7/Stzs26TlF0lyfDDsZ8zjkzyJ5U&#10;zCVcLVBkxsSsTz76XLRZWCZLr4dVV253KSPrJcxhxNUKHbS0sVbSk06+2bfd2dFYWIxg1ydXXHPs&#10;Plt76e+XuRjO9K5Jca4JrsNiYNzdduOrfDuxvl2MS5sxZL8xctZdgznkBUhEhxhttaFJeJ/iEfPT&#10;XU168ken2d9O5DRHm00mveYL/Vt1sqwt3ZVjwq19hKpxl5ec28csY1JyOdmGLRr/AGu33vHbncEz&#10;G7PkNnuEdl+JcbJekqVDuEaQy+g7mZCygqooJUKdajc9BhZm5WoaYvisPsyNrtvqB37Vbzg5cnj9&#10;tSWbirzF5jvmLR75K5TyqDFkOBNtjNX29sidDQlKFTWnBcWwWBIJQnQBW0kK6j5e9DTp3d7DhrZ5&#10;t11PbSlFR29pypj5Vn7DZJ8n+R7gvsTs3vlxbBO4z8nyhxDoNUGqFXlLZ9K0UKft6yRtXZYT3F1x&#10;7ZM1t7fKNJqzbg1ySLk8s3mcQ69dI4QKb32CpbpUobtvfcU7JJPxKj+PXptbaVV5XKXbiaq9v7s6&#10;qEqLkhViZ3BP8aZcQsbA4p150r+UepIO5ZKq0CQDUa9dBs9pK3HVPB8Dx6pSbbzEvIub8ctcExnr&#10;nEMspZjNIS6hCorbzi1Bx1Sdfq6PJASPyAgqI1HW0JGi8j+TtugouMeFcWkrUVsfUNlLq4zqEK2N&#10;pKXAlUtKqBtolKg4sLV6aTR8gaGs+RuZhfIzziHH4UKVbHmzNakbGmUKC0kuqUQ83OZSje8KrLiQ&#10;SAlKCYqCRniW6RFtwSLe08qExIix0RIcJFwiONqYZU6XJcLvTmlsJUW3E1JWnbvqdJdODA+fj6Ta&#10;H8khvtXG1w7oYjNvbkTLbaGrk6824XXGnUvWpmTLS0l3dRiQUo76khKSVboA/vE0T4qWZiEsOOJS&#10;ttTkew2p0OIkDc6yt5FlUtUOQpIUvaEHd+bSlANyW24qjpVIbtyO6pSULkxI0eEtLdR/DU/Gt4U8&#10;lGg9DroU616AUnshDAQ9cHJ0JTYr35Ld0LTYar2igoSpvZ86d6a7hrpStAFdvIb464HLXOVPiPMp&#10;o/DmSVvtSS4A6l2N2pDCWFpTQAFCkmtU9Ael3e8oYUXRcbk6pztrbRcpEd1tsLUCgx3iij7Z+ZHa&#10;SFKSKJNKdAYrcHXmWSpAhsufL9QmRcpsFRQttZU06JrMhxa9NCl81FQoaEdKAPcKFgcmxiybIj6i&#10;zX151q23MSH1FMMJQ45G7TTqm076FSxuCjroR0A8hwEDQ6AakBR0oNaf4dAJTqldxB/FJ1JHv/ae&#10;gOVr74z8SH9u3ht2c+xCt73l1jjcmbLUiPCjuS8E5jRDTJlOlDEZUuStLbZWpIWtQSKqIHWS3RSq&#10;2Um6RyOSzLsnt99csgmXzCkrslkh2CK9bFYnZlvQbat8xDdVWdMRd6uoQ921zZXdmPtoQl11exPX&#10;oU6KlCjRrS/ybImxZAoXyxqcVZrmw02i7W11x1+TBeYjsMtokrW9IkPuJQ22gKWtagACT1GqKyWJ&#10;NGdHv3qb5ZMC8+PDK/5e5Cg2ux+F+ENXG23ZVmbVd7a7eORrBfbfFhZG7Ft1wUwu5NtyGyrcyHEk&#10;7VFB6xwa0+Iao/A54mOMLA421382wslLSEuFOY46EqWlCEg63UVoU1qaGvWRJP8AMgP9+1RjNqtn&#10;3OfB6NbL3Y75LPMV5l/TWO8227ykQLfxVyLJnzXWbdJkuIhwm0guuKAbbqCTqK45/CyVmbI8jMv4&#10;8xLzL+6NYcyyzH7RkObcucu4tjdmvVpwi5MuXS45NeSHclk5FfrJkONw41lu4mW1cJDjblyVCnOp&#10;dTBZQ7MWnGNGqlW0nimR7wsDwRyfb/1nkfBo1rMyGm6PW/NsTlXBi3mQhNwfgx3L3HakTY8UqUy2&#10;txDa3AApQSajJp/qRGpdpOF9pKTZ8xun3i7rglstScck+Cki02W1YeuHeLdZo67bzKxi2Mqfsi5U&#10;WTkbuP21px8blSZb3cfUFKcJOGeNFXEyRybIicYyXh/IPEu1ccLzTEpOZSM3xzNbTKkTOPrXFsNr&#10;asd5g3hByxeRpv8AdEZCxcoSVwn4bTkV+CP46mAhlOVqTo8PaY1JdvsMAxnj7iRUuarNObMQxiIm&#10;G49EmWi44rmEiXOSpCW4TkBObY8Yja0FSi+HXNu2mw7qiKS7PaNUeT9hL7eosRX+nKxacZsJmxH7&#10;gl5mR8jcfZbsK7Y/meW2GNdxd1KFvNpdvS/pW5RdMdciiAsqPWPB3G65F4/40Ri835JwZyo3xKrj&#10;9/BuN4mC8WQMEvFml8m8f3JEq4W3Jskuca6s3WCzYp92fmQLuhUiVcG1zFyCtBUW0IUrKkmqqSKm&#10;vcwmePVj8fcjxtm5YbeeTptpzS4ScraymzvzYMwzMVjYhj1h+gzZ9i6WiVjsa9GU2q1CSu4To6Ed&#10;xLSVpij5qneCeb7vd+snGHP32vcyz+52rD4lg8OsIkIcy63W+VFN7xK7WiRcLa5Yshv+HW2+zbNJ&#10;uUZcu3G6Qn0trCg4g7VdY7NHqVaNlpOnDAg05Hf4azDkTOMpx/k3ALZjd/ym+3uxwb7yjidyvES3&#10;XGe9IitXKUq+yVyZ4acHcWp55QUKFx0guKy6f6kVqmPl8Isg4Ovnn99uWzcPOYxNym0c04cjLY2L&#10;XW3XeZeHbdx5J/mq/PR7Rk+SSJMOBd4d0uDlwdahNtxJSGlNoS0gCknHGOpVJWYr+Y2c8Hce+e33&#10;OsV5g/lxi/Z/n+UWTG/1y9WSw3uyM32zWu/26dCdvt/sEqyW7Ipsm1TP1aK3cO9CgOwxHdamuqbi&#10;NElHUg6tsiwVYuLW090cu8VqcS3VNeQsTKVOajcoJvG7VX+Wtf7+sjSWc0RUnn+x7a8JvfJ/3DrZ&#10;w5Km5Zij/gc/Z/qWptnyJ+Pll6euiVY5In4mXrKubcrwm4LtjA2S34SEqW2FbusU3F0SmsCYYOWB&#10;CTj/ACpx/O8bMb4Xd5YxGH3cyiZtf4WR5xjMGJZhZ8bbtlmsNntc+4t3KyXBV5u12k3ruNMLdfbh&#10;oIV2FUtVcxQ9xvyLZ+FMlRnXGHkHxriuXRrfNt0W927NOP7jOYh3AtCYiEbm7cWor8hDISp1tKXg&#10;2VJCwlawZquYJeotqRP/ANN3nt2Q8Xsct3nyxlDOToaddsSsU/n3FbJPyxq4NIVGXisO9znGHJ6V&#10;fStrbXVYCSesLem5qoTjppTiRj+SHLvjpzrcONLri+a8fYorDuNLLg90Yuma4RCVIds8iS5CDLcD&#10;IJ4nJgR5HaMxRiJlDb24UNCO2cuqr4e0qapOVeMVl4R5Aw6ZN44yTk2+Sp83Gs/gchWCfcbNbmrP&#10;Fag2GDZo8x2Q6/Ku7T61lklUhuQGy04sNluSSd/7suUw+FMx+0Ly3nrLeMwLN4g22w3dzJlO48Bd&#10;YNo4+TlGNwrtLl2dFiz6BZMiffgH6mPMgTG0SW6LYJGODSbVcC0q4YECHJOScN8kZ9nGfNcl8PY2&#10;nM8qv+StWGDyBjqotkYu9xkTmbbHccmNqlGG26ELcUAX3ApZAKiOslY/rRUfH4UZlwblnnd9uSx8&#10;JWDFG8wxfm/jmPmZwm/2/KrllyYUOMvJctuTVockS2LdbDFny3JEkUjxV/xHTUJTWTWiVGEvMjZn&#10;m7yvx149/cr+4tZ+TpUayO8jZ9b7xaIF2u9pxpWSWO88c2qVBg3I39tDV64uzJ3IVLuCoZcc+ptb&#10;G1KltnZEGlFVZZp1ZEJBTw1bn4M1zl3ii5fQyIklyHNy+1PxbgI7ja1R5rLcoLdjS+3tdSDUoUQD&#10;1eqp8SK0fI6IPstzOOeV/JL7gEzgTGo8HjvLPCO7Y4izY08xe7NY8wvEq1W9rHG7ra2k2gTr/dhc&#10;HrfGR23nI6C4WW9UpxXH8NGWVVXA52sYv3GJwfGMSybKeNcSyDGGHY94N2lGwZyLp2IkSdY8tZuU&#10;pLiHMelQltMxzGYdYUVpUV1FL69VHh7SiTXA/9HsmfsZuikrd4lya9SUspbuMq55Ba7Q46japcTa&#10;7/8AMVyQEqIUhoJShBAoroBRNljQ3BsxTO8deWlKXGrXbMXu8Na01O1uXAsU53bHB+VSwyknQ669&#10;AVlxcllR0F5HIMFgpCUuMYtYptzSypZUXX/pZkNRcO2tXWyoVrsJ6AjT54ytu68xS4ERy6uQcZat&#10;9giMXxpqLOZkR0Jdu/dYYdksNq+vlHamtVFNaA6D4X/yBv3uerztwlhZhGFO1Yy9jaTPuX/H2whZ&#10;6NDcSi/U3Dc32KmmHtSbN+Y7Ncax1hxCEhxLIQpSvlUEbKgumhCqf1adYukt/K2pacaM9O+glvJQ&#10;cvLUiO+5JyKbZxpdliQY0iGkPrbeZUkuJYWXSUKNApsFsaiuvXMddhG9ddl/G8UuZ9Q+iYRhe1yx&#10;hpz5DaPHjz0xZjAsdYVfgbo1b0PsMRVvSlrhhptfeRDjtvvLkSK7flQtQI01r1x+re7LcNpTqn7v&#10;abvedCs7y7clbSlYb7M+dXyHA435oy8xemwYUCLElKW47CezDGk2xubs7ZU62jIXk3WUC0rRaWVi&#10;vodetlHfbu5CfqQtqTxTlCNKdta17DyX+g7La3LMpXpStqkZeldba8YUS9o7DiPlG/3AF66CLHjy&#10;yhSUx4ceA0pOwEqSEtpcDKaFKdyRurUA9bfp+83FF6lGmuCS+xZcjQdV2G2hqW31Np4Vk3h24tVN&#10;j5lc0TLbcZMdxpbC4cxD0hClLjqLjC/4SkKoHHKkkp0+XTQ9e9wj57kY1jJZnObpThZpiprJHzF+&#10;WMffxjlrlSwyksF+xclZ3anERqljuwsnujP/ACoV84jJbSKbvQUHX17Z3Fe2Wzmq6Xbg/cq+84Xc&#10;xl6t+sfzv7xc8fm+GMv5mw3C+fOUIfFvG763F3m9zrdeJtpOwodiWW73KzWy8P42zflqLIuK4khi&#10;AgF1wJGw9dPYUre112Yr12s3l7FifM+o2nPfbjUuOC54I6TMkhWW1YDZrThC0pwqBYbbEwZvjhGW&#10;5vxSjGmoamLY/Zb07hr9tu8RaC1V5lyQl53uF07wrrVu/vot+q9XbRuP2UPJG1B1UU4zTxrgxkWT&#10;Zxy5DeDUJ4TozNWmu3ZLlY2lsMq7ATR+FHZZiNv0oNjBSV6BI06y2uobeaS3O3XfR4l3tLsnWDr4&#10;r8TCz5L8kYyVR7jZ7g2lKTVJ7rrQVv2qQXGw4AveKEKUdaH3HXujc6U/MnDHnmYntb8KqVtuPi/e&#10;HU+ZOdhgtN26Yya0P/JupSCFEgV7AolQA19CQdOvUtzsYry3bde9MiO3u5KzL/xZilz8wc9kIc7y&#10;7m3HSF1ZjMy1KC2k/MF7W0JG0qqSdooa+x6fO7X95Evb300vRlXuNe3HnHkm/oCSLjFZlnvNrO1p&#10;K2En8xVHfKlMqQomqSE1oVA1qMFzqVlL+0059uCJ+XvKSjO00uZmGJyb285Im36Za5QXFQIZudwk&#10;W5JBfYemJZbSxJcbdjsjep5ol4gFWprXXrd7ibSdyKqsqmedi1BJx1tc6fgSHePWP2t67QZt+kwo&#10;MubLi22I3DyifdEzmnUqdhyY11gW76qDOiBousxld5l9YooDdQe7bXoaJepJa+GNTxPBtL7B7lsu&#10;QNkVZl8jcd2DJ7VtLV/RkN0YlXZlhCI8ZqVZ5eBORDdkJZUlwJXIc/iLQuo2kZluNXl9a2nzqiBw&#10;nGtqtWRrcdf5H4xvKkGRbhIjy74yiPcm4zbr0a5p/lth5EtDY3KEf6ZSV0+aikjq+pOFVeipduX3&#10;AfpxhHyKygIicrcb3OY4tiSxYZWUZa/Lix4oRHc7SXzeLuuG88oJDq0NU3FKdoGs2Fej/luxlXkv&#10;5sG5r1kbdnD1yl8j4BaIa220v/qE3J1NwJDpCu8ZT1+ssO5sF1ICQ6jcpI9N9B16JNJKssQZTjfk&#10;Bx5LQ3b7lnlsuVxgsvqm3h5ppnHnDEWltdxgPryxrtojhSU0ee3a1GhJ6rVvBN1Bn0O7W+Yf1SBy&#10;9xRfo6iqbHaksWKU3FYU0Q3JbRccljugtLFCpMrb7KOyvSkv1AMi4W+OfrHbhwxcw+pC7jLgWtyO&#10;qTvVsStL8bJ5DRlM6/ldWyhJqK7TW3fLEFt4hyXJbjmOZa2W6GS03a8hu+QIbjhlsOJMN/JJDDzD&#10;SwCsttMAUB/EyDKeAu69y2iR/NUTImVYxf1PNs45dIEtD5ZhNJck3OamTGQoIqkstPpCj82wmqug&#10;H0OiiKq9xTXU/ChOtNOgEpY9TTRPzfAaCvQEFHnz5WcJeIvgrDyPnzgW1eSuH8oZ5D4xh8Q5HDss&#10;vFr9eZsPI8pRNyQ36BdIseBZ4mOOOJcbYckJkKb7e01ItGOpkOlMTmhf+6b9s2KaNfY38VlilQtY&#10;xVynuAd2DAkk+mnWR2lXOhXV2Cnjv3fvt94pfrRkuJ/ZR8W7DkVgnw7rZb3Ai4kzOtF1hupkQbjB&#10;kjBSY8qHIbC2nEjchYCgQQOp9BrFzGvsN78x/wCoJ4B8jYdkgc+fa+4c5ri41IkyMdb5PvtozI2K&#10;RMQ2ia5Z5F7w6U7A+tS0nupaUlLu0FQJSKV9JLBMa+wd7wnzb9rflH7ePkT553H7UvjXj73jjmjW&#10;AXzjC38aca3VrKMgvLmCNYs/acnlYmwbfaprvIEUTS9GcciiO8Ud3cgdQ7eMUsi2paW3mMB40++1&#10;49cDZM9lfCP2h/GziXLnYUqzryrju5WPEchVa5CwZMFF3s/HUSeiFJLY7jaVhLm0BQIHVvSX6iut&#10;8hP5D++l44cz5o7mPLn2evFvknOLm3EiTcyz6Tj+S5Lc2ITPZiR516u/G8qdNMaIgNtl5bmxACR8&#10;oAEekqN1xGr2kjHl35Dfbf8AGbw/8QvKLGftVeL+dXPzCxr+acUwG98V8W2GJhlttuO2e+5I3fr/&#10;AAcKuMi5yocm9MxYojsNofAU6stgbDVQq86olyVKjG+M/wDUe4xwZZ5uNcJ/bB4N4kx24Tf1O4WX&#10;jPLGcItNzuRbDP11wh43glvjzZgYGwOOhagj5QQNOru0nnIhTayQt8SfdL8X+Wczwa+8hfZV8RrZ&#10;x7yPzXiPFOTcjWjGuNb1fomW5/eLdDVJbtt449i/qk+Oi7pnvJdDbb6ErSHUuqB6hwaylUJrkOI+&#10;5r5s+EX2/fJe7+NuI/aa8QOV7jieJYjkOT5ZkPG3G+LQFSs1t7t3t1usVvtXHtyedYhW0Nh599aS&#10;p5wpSgBO5URhWNW/cS2k6DUpX+pfYfwE8TvfbY4Cd4sFqRj/AP0xfyxbvHSLAyvuN2YYUcK/l5Nu&#10;adAWlgRu2FjdQK16n0Yv8xCkkqJDv/ti+aXiT54eTNu8as6+014lcL3TJcDynNMUv9s4pwS8pUcU&#10;j2+4yIt5tF/47tsgQbra5y3IsqOsje0AUqSvcmJwUUqOpKdc0M45V+9h47cR8w5da+J/tH+HSbbg&#10;Ge5HZMRy+7YfhtkzF17DckuFjayBZx/j9EezXN6XajIaQw6VxgpKe4pSd5lW00nUjVR0oJ+ef6kW&#10;9c0s23HeUPtp+O3MUGDKk3S22vO5135FjWyQliky6wYF6xG7IgrEZB7z7aU0aT86tor1PpLDMhyr&#10;wJKvEry68N+c/C/zF8pM6+2R4wYPk3h5DRPv+A2HinjmbCzFu64+/d8cjRJ99wSPc8dm/XR1xZyH&#10;2XgykB1vdUtikrbU9KeBKadapEWeO/6hiHxNkUi8cX/bD8P+N78qPJtxyDAIicRvf6e+r+NDVese&#10;xW2TzGfQgdxsLS27TUEdX9JcyNWeAYvH+oKm805Ki55r9rzxL5SyhiAGnL3ldlmchZDGs1v+ZRen&#10;XDFLpc0Wm2oXuUVOhlgH2HUekuZOvN0xJO+f/OXxV4k+3j4tebOJ/bi8X75lnlDeZGO27ju+cacc&#10;s45htzsMPLpGUyZl9tmEoul4hfU4e4iAlDcda0SEqeIKClVNFXRsOXYRx4j/AKkTkLjKLLtXGf2/&#10;/F/jmzy5KZ0y24FNveHW+ZNSjtJnTIeOW22x5UoNjYlxaVrSnQEA9ZPSivzDV2CvgP3wLLnF+Xmm&#10;ffa68I5eI/z1iVo5EvkO1Yq5yE+rOrhKaN3tUTI7FJuF+uKUQZLz8kx5Edt1KEyXGy+hRh21wY1d&#10;g/D7qv3COJft/c/WvgXjL7ffiVyNIb40xrkXIMnzXjTErVHKcuu2SwLRaLJbcexhDhMWPja3JDz7&#10;qgpbwQlACCVVhDUquRMpUeCI6V/6mrnGPYFYijwj8aWcORanLQcSan5j/KYsxQtC7QMabS3Z02xx&#10;KlAxwx2lAkFJ16v6S/URr7CQjwH8/YfkX5VcR+NfPH26fDPjGLzpg2S5fgGW8ZWLjvLJMP8Al3E7&#10;hmTX69BMC9NNxp8G1ux3GFmLMjSCk7VpS4BEoURKlV0oMr8kPvt2/g/yH5g464u+3R4kuWbiPlfN&#10;uP7JkOR4hbYeWTZfHuTz8aXkDjuOWeDEtsqfOtapLKGAFR0qSnepQKyVt0zI1Ubqa/n/AOpL8j+X&#10;ArHrp4FePXKLEUP35WP3S05xyCiCiA3/AMzef0qSm7JiJhNuUck9tOxKtVAHUrSz1YjV2YEm/gb9&#10;xXjbyh8ZfM/m/kfwW8fMOyrxAwE8kScWxLj7FRbM5scvEswyW1QR+vY1IuVhniViCmnXSp5pyPIQ&#10;4hIIKVUlbpkuJKlhiRIQf9SPzJh10dueEeCvhxhktbbrIuGNWPILDdfoJBCzEduVjdt8lxlaSAsb&#10;kocpqnrL6dMK0qRqrwxD6v8AUUeSfKt0W5M8CfFPkW52e0uy3ptxwrNM7uNnx9iQ02/MffkybjLt&#10;1njypaEqWpSGEOupBIKhWPSX6hr7CVLlj7nGDYT9rvgLztxTww8fJfIXN/I0jixeBXfEcedwfFcg&#10;sc3kOHfr0mdBsUO/3W1TkcfrVCjFxt1BmAOuKDR7lEk5OI1YLmRTwP8AUt+TmJMuW/FPEXxNxmC/&#10;JEl6LjFvzWwQ3pSQpH1D8W0XmHHffSgBO9YKgmorr1f0l+oa3yM2gff58joVysWYcsfbr8ZBh9/V&#10;AyW63uVxzlNsuuTYxMlxmpF5s2U39ufCkvz0SU/SzHUSGXHnGt25Lgq9Ncxq7D//0uvmPyNxreUJ&#10;ZjcpXPvLcQlDjKoNklPOKKdjKET7C3JQlS0UokOaA1qFCgGQtTsSJHeyfKrm6gdxxyHk4pJWFhDM&#10;dP6LaI0aS7HWgfKlW5Y/PXoBIv8AlmMQccvl0cazoxbdFfemNRP1+CC8yyXmUOz7bZ4X0SXZKkUe&#10;RIbUlRruAB6wbrcQ2e2v7m5/jhCUn4LD3mfbbae83Nja2/juTUV2VeL8ERdMWO4Xq9/qDqXWnJUx&#10;2c7KfLry3pkt1bj/AHHypTqaLWVB1W4Kp83x6/NPU5Xd1undlhqbbfPU6+5o/S/S1Z2O2VqGMYQU&#10;EuSikln4jorIMjtNjNvRYJF5ivtr7b8BTM+REVtG1b8Vt9ua4lSvRSRWnoaih2e13O+2mzUIbKV2&#10;y3g4JScXwbjqr7jWbu30/ebr1nvY2r0Vip1imuKqlT7iB77n/FHl7l+K3+PgHB+SZjZnY8pxZs1x&#10;sbkphJQtbb8G23O5W+6ncmqXWe1vSabdwPXKrbda3HV4X9/tHa2lcG5dudH5lXNpruPpXSOqfSu1&#10;2VLPUoy3zjRLS8HTLBOMuxtnNB4081cm8ZXLIONb3HyDAs0wu8L/AFCwZHbpdmvbFkuj7haWhuXH&#10;EpDUaYVthxAUiikakGvXUdf6LapY6ht7intb0VRwacVOODrjnLOntPD0jrtndXd1s79n+9am21OL&#10;80W/LJc0sqqqJmeJoV4zibbslsCsnvl+T2HXJMeGlbKFFFVF+6TlRIjDSUVo466rbuPydcg7M21a&#10;SbucqqnjwOoubyzajF3pW4bdr+KRVZP2YExnEFhnyLfGGU3FqJJYSz3cdtE9MspSgVrcbw2kNKek&#10;VG5MbRIJ+c169NrbxlSF6+6V+GLp7WszlNzudNyT2tqsHWk5Klf9MH/91B4gx5i52d9gqbbQ3HWp&#10;DSUdtiKFoqhtKKfN8orqNSRX366W1CE7Ek4pYYJZI43e3rkZyhKOpvNvN9x88Xy74JvWG+U/k1ic&#10;pp03W28y5jJhB5Kh9VasguashtchohKStp+23ZtSSNCD6jrvdjuVc2ex05u3GvelSnuNN8o1Yubh&#10;vBtuhHJy5gdxwjLIsO4FhblytjVwZVHX3EdlMh9gJWSBRxJboPwIPXadO3Fy5Y/uJpxb+zA+Z9Y2&#10;9tb9zjD4oqvZiO48IubMqwHLP+m7kxE7Dc6CoNvtV3cuMm349lJDj0GTaY8V0Lg/rit0WSloJQ4t&#10;1tatUVPn6g1p1r/IsO9czyR2cLttqaemKH15He8mmKdeONCQEPx48dy2sXWPtcfc7joeW/JbW2pp&#10;KztKdSK1A99QndnjowSZit27VqkfWdHilVGrr9Y73LSVOpZcEZREhmQu4MqBo/VCA5NbQhQ267id&#10;tNpqaHq7lXStDrQ9MJKcoq3KqRgCLDdZkwxTBgwkxwt4ttzJzXdBLiUJXKTJfZDSQKFNU1OiaUPV&#10;dTj5sTNLjGdKGRWTE2WXmoUuzl1Ep9C3VxMnbhoSkJVVa0reQXFNn5qKKjtHr09aXb7K/aT6MYxf&#10;l8zyx/Ay204g7Hecilma3FdmMtOh7bLU4ogkN91Uph9LTbRO5VKgA/CvV4SU353h3I8NyN6NWnVj&#10;nuMbZFaubUK8wG8hgQYUhce1sYbMvF0TKUUqRI7jeRQUKjJQ4nuDcCkAEg/MR6oXLcJaUoy8HXwo&#10;zX3FddVqaffgPwwGyWO4R2ZH/Txs2pJEnsv8DGLeGH7PcDGU7DnN8hElVvcj7dq1qK6j169dmVty&#10;SVhJ/wCjH7cTyTVKKtX31HXru1lEVTl04/ZyRh5EN2K/I8e8IIdRPShn6hV1Rl8e5rmoWtBdMgrS&#10;NAs+pO2joUVXb49sf5sxoznFrG5fLnFiSePLbEs1yTGaaurfC/DtnixVty0Rkycgcyq8J7C2VOhC&#10;kjeACKbjQdY525a1/Ypapyjh7UwP64xOP472IFqtXFuST7G447HxuMxwtbrw8PRUmIq1Y9IXbC47&#10;qG0rUlbgSFaevpt0wjFLy933A3Q/n+FuJW7HtN2xy6NyGfqYlmk8cLnR3ytLUi1SYuLYNcL/ABg1&#10;J9EpSSN9SsAmmaSqlmDZVnyu8ZBPaat2GZbNehwGkyGbMzyHanpSVOFtssLkY9HxmWp5lsdxz6lL&#10;m5dChIG4zwAstWUZA5HS3bucYTzUxa5FsyDGsvchREqK2EIE5u72iAq3sLKRUPEFCQoCmvWL0o11&#10;6pVAVvuBZ6y43a35OctPrmNR2nLJ/OUW3tRG3AyhyUDyvY5aGHY6llTy1FuiSoAkgGzini3j7wXv&#10;2HmGzRIqnLRCnCJJf7IiQBacjn2xDlEtx7wOXpKXTLZRXZJWt5Xy7xt06uDcnAFxy688jvT7ri1z&#10;xWzHG70GoF4nYzd5onJfhMsren2HM76UOLjE1SqIgEUBc+UBQD03RuSoe9TT0p6DU19vToBKcSra&#10;4VbflQs0oP8AdJA9ugOS/wD1CbIH29/GFhbiUNyPKGK8tSk1QUs8W8kuLp8tPRz3OleslvN9xSXA&#10;49LxguRxoc64KxHIo9tt5tblxukyxXGNboCb02l60OPSn4rbMdq6tqCo6lkJeSpJSSFJrmpkVMKV&#10;a5DtDtHzLAFKDaNfl0oKU99SPToA03AeZAqEoSlINVbBUmu0qB+Yg0I6gE/vipHbi/6fb7mrppR/&#10;yp4tZUr2Kf1HxnqjUAAfxPanxPVGm5wJfwMiSyjgPKbBgiOSJUzEpTYs2HZTeMOt90lPZ1i+G8kS&#10;JEfj/LcitrlpYtDNoyh9lvspizpUuOiXFVKYYTJaKrkBDiidm8Gw8woxXie1Z3bbhhaWcxyC44zJ&#10;vL/H1lSLihOQQZzCkIsyv4zjtXApP1MNh+n/ACvQh4NPgTXfcExiXmH2zvsK4nCegRZuWcdZBjtv&#10;k3WQYtsj3DILLxjaoL9xltNPLjwGpUpBecShZQiqgk0p1SOMpUyLPKPcQ4cteMfInDOOWLIM9t1n&#10;gxsmdsjVthRbj9XcFSbxjz+RuxpEcRUIiy7BHaTHuSFr7kSa6hog7iU3IDHHPF+X4jlHitn9xlWd&#10;eJcjeQHGqMeg2zI2p09idinL2BQLv/MOPtHdZJyVzWw13h3H2gVIqjaVHgmCVv73PCGW87/dx8jc&#10;YxKVbIErGOAOKORLrJuduyq8Niw43htshTUxLThGM5bks+cqRdWaNsQVtpb3uurbbbWsVh8KJlmz&#10;ngxO3s3jJrBZ3DYYZud+tkIzMvm/peINJkXCMz3snubRbXbcbQ2rdOfCkrZjblgggHrI4tFTqL+0&#10;/mt1zb7zvCU+58e5vx0VcJ+R0piBnuTpy2ZcjkQm5NLnYtd02e0Ja47iXGS5EsUM/UOwoTCWnHnH&#10;EqPWK58LLLMhJzvxy5A5D/7r+YsfVYRifEvNvL8LJItzevEe4yVNZtmOQPm3So1hl45DeRbGVFlu&#10;43GA9cXx9PCRJkUaNk1SKINHeO2X868f8qw8i8erXkly5AiWK+GVCxuzuXp6TihbjvX6PcbY024/&#10;LsgSyyqQlCRq2ipoaGQT9eC9zzXIPto/fVl8iQZcDOpOBcc3LI4dwYlRrk3c2+OL8lT1wZmrcnIu&#10;UhEBLr5eKlrdWVE66Vl8UCVlI59c64sexrjfjnk1OWYpfGeTZWVxYmLWqJlaMnx1eHTI0G9/zC5d&#10;MZg48ttEuawhr6KdMLncBA2hZTmVNSdcCob8dcu5UwDJsyvnFWIz8judw4qzvGsoREgZPOTaMCyG&#10;PDt+UZHMYxmfbXWYlraU0VuTS9bmisF9pQp1MpJp0YJvvKKMzM+wZ9qKSp9Mdhrm/ki2vzHEuyEx&#10;I618+x1vrajNOvutMtxispbSpagn5UkmnXmj8bTLPKJCZzZw7kXCuU27EshumLXq8TrBCycjEbob&#10;3Ej2K/uyJeIzX7g1Hbjbstxf6S+RG21Kebttzi/UJZfU4w3lZATsWLORsTjZ8q/4il2NlEWy/wAp&#10;qvW3PmkxnbXNN8Tj30NF4ytDqkiWl/aHY7jakg7AuAT8f6gXBZ2bfcJItjsRpdu8F8Z5KmqlqcQ3&#10;JtfHlw5ev1yhx1MMuq+ulw4ikR92xsrI3qCdeqW/hJlmc9HJfHV247yp/FLh9NPlM2XEsgL9sbfX&#10;GciZnh1izW3NNl9hh3vMW7ImmnRtKO+hQSVJ2qNyCXT7N3H0TjD7nPgvPjZ/xzmknO2eUZ9xtmB3&#10;eVdpeDPSOFM97WM5o7KtVvjxckUh+q2YxktNFtae6pQI6rP4WTHNDLPNri2c55J+dmdNOwU2zGPO&#10;PlnBX4e2R+oOTswy3k/J4M1n+F9KYMdnE5DboUsOFx1spBFSLLJEPNjUOJso5A44y5ybgjNsevmS&#10;wmsQEW8wo8iE83cr9ZLlDIVLlQocORGvlmhvtSXXUtMraqs7N3WVNRSUsyDou+19IznJeIvvw2rk&#10;+yWvHc9m+Khl5TjdihW222WzXW2YFzZa/wBMtdvs0yda4lvgxWmW2kRn3WkoSAlRFOvPc4d5aKz7&#10;jnvV46X6TxBE5O/mrGV3l/jVXLw44TBvwyJ3iSDn/wD0tl5sL8m3HFRLbzBCh+lGT9cYKDI9aNHJ&#10;m8CnER+B2edrBc73nXCjN9jSrPHg4hk0qzzW4seRa+RnZNkgY9foSrhBXebRkM6Ns+ncS7FMllou&#10;gHt7hYm0zyALv/pvfFeQ0QVY7535JZ2iskhLc3KeborfzbTsSlF2TX3p7dY4r+41xZOGlNZEQXlB&#10;413/AMbM2g4Xe75bsnk3C2z7h3YFovFhnwTa8kvONvt3TH72y3c4cafLsi5dtkklq5Wx5mS0Qhe1&#10;OZONNLeJU2TeOQOTct8Ncjtl04xtL+P2u5WjHEcvw3rVbLhDsvHmK4jbYmD3HHmW0TrtKLi8dcdv&#10;BIJQlhhe6lU1wTwJP//T7TV3O4qbYCOOctloK3EbmrrjNtcZS4ol1yRW/o3tKBqFb1qC/QD16AII&#10;TAuoVGZ435EhqQaqF0hwHGVLb+Xel1+8XBL/AHSd29IVuCaknoDSnPtwR+hW/GhCvEG+Xh1usa62&#10;W0wY7VoiPlbzse42+Klbjj8kNjaHPyE7gCeuN+tN8tv075GMmrt9qv8Aoi/M/Ydd9G7L1+py3tyF&#10;bW3j/wDVLCPszNX45hjDrUWIdiEtpBdcJG4IKq6EN71JFaGlDX1PXyr5eO5nCGGfE+oLduzCcqNv&#10;HA2Rc4DdoiLYtstJ7LYBSlCIsho0rsJXsOoOlUkU66JWY2XG3Z3GSxpRNe3ma+E53Y69xYdG8E23&#10;F+/gRy+UORX5ixXMWOS5OuTkd8NRkLU68HKfJuRFNBUVA0FeuO+oIpxlZjebu8McfE+hfSNqzc3N&#10;uW4sKFhPk1H2cfacR3mjmWTY3zxBv+cQeypmf+nypLqP+cFlnPFuUjvBIc2x1BLqUkkAo+PWT6a2&#10;s91sr9hN1SclGuGpZtLnJYHXfVS2OzvbXdWbcY4KLkli0/4yyJYPFnI7/HsFntjFxcVHeUl6G3JX&#10;JS2qGttDheTIFUOsvNKrSnypNa9c7v5pTcoOjyfhwJswt3rauOGMVhliTMcOTA0qOvusyS6kreW2&#10;pRQ0hI2/I69RTqkpBorWgpQ9YNpKMZJpJyfE0vUVrj8LSj7R/eMNR7lHaZQqrK2qmpI+U6pQdylE&#10;K1rrrSnueuv2LUkk8qo4nf1hBzaxRzL/AHtPGtzDOYcN8gbZa3W8a5KtrGFZZcI4QoQ86xeG85ZZ&#10;D61Fptty947QIKikOLgKTuSSOtns91c2d9Ro3bi8PtPR0a1DqG33GzlOl3441X5Xhl2ce85gfLrG&#10;0xp/HWVNp3Nz4t5xuS6EFID9tcjzozbiD8zL4RKdOxQB20IqCD19K6P1Gzv7N+NmXw0dOPJ+8+e/&#10;VPTL2w6ht9cKOSa7G1iqd6G84/cLljl0tl8t1Wp1on2+7QHFN79ky2SmZsZzYoEFKHmUkg1ChUU6&#10;9dzRJSUuBqo2HF+aNE8H44EzcDlWfyZi9ty5nJcAWb/EkT51pj4ow3drPNkJDEqDPSiwNtd2JKU4&#10;ne0spKUpoqh089fIkrsGscKY/YcnuNsttuZ252Likm6Y0qmYHOkvoKmje4rDS3FFXYxl2iFpJUrd&#10;3LQE9pa3Ds3E+lRU+mFylgnpcVyWP3F4KCb87Uu8KRI6JThjfqciSiQyX1Kg2eNHWopCRveMgR6L&#10;3FNUlLda1GpI6KrjgvMZ36VdTmyjC1iS12X5DiG3O3GYkWZEQy3qLaUhp/65xhZW4ugomh2119Oq&#10;+dZwDmpYxuNG6bHZLvcmoUZVrtrqXG3StifZZP1chxaKv7nrfdpDSpae7QhQA9Skj2yW0m/hR5b9&#10;ycapTbTHRcc49hjC4k1XGs9GQwEIYdbjwMzeiOyoyApsQpUaZDaSHnkKDrUgklBCgajX3qFmXp6N&#10;q1Psbf3nilO5LOeHJkguMSI9wgRbpFxFm2PuMtzUO3vHpyLuZzLra5YVI/nhm2SX3XFmrgDK3AB3&#10;NqiAfdFXWm47fFc44+2p52nWrZtLGMhvrbFxTcMlwCM8HXGDJuXHlhYuKoz0ta48Huv5izj0p1pk&#10;qbQ4opfIUQ4tZUSPUvWcFJySfJpVJxHMYHHmzkSIrea2C5OSGtjUyPi3CDM22xhIH1HZEjJ35TsN&#10;6OUN7ZKHUt0rrpTJKEpKnqNdwHsYK/NsrdtSbvAkOQ4bURq6OxeKWJT+1CEIaWi1zHkJ9FALjoA0&#10;qATQdXSoDcbdyym5sPxo+a3K1uOhpaBar/Y4spPc3I7ZuEGzXR/stH5tyW0+gB9NbAPW6JlEe0SY&#10;9zvku/OtukGfknKGY3Namy2A6xIRj2E49GVEf2by0tG0KHyrpp0SbVaAU24yp7DTqf5QgutqKD+k&#10;sZ3dG2kOOKbCHgrMbMpxDiydy1o1CtVbdAo1wBjzOIY6lyQLbOwKz3MqPdetlldRJmvL2F1l9N15&#10;EnyZRIcFA+HEArP7TVRipa0lqABNxOP9RHulyk4iXIriG213PEsciKW2wsrkRY67rPuzcJs0onsj&#10;cFfNtr1YG9uCsoZuvI0qzx7e3AbiYpcJ7aIC7dJtimlSbWw2GZcSyW9xxdVE6vKB+bQgAgB4i0/w&#10;zVWmpIHx0oPYf3E9AJb5QmPJNfysPVAJ20DahXUGnp+zoDnL+8V4a+RHmT4F8MY/4zYNE5QznjTl&#10;2Dn91wD+YrRi16yHGJuHZPis53GZ9/fh2SRdbVLvLL640h9guxu4W1FaAhVoy0vIrJN0oc/yvBb7&#10;89347uHFt08L82uGJXKxR8akRpmbeOzc39EiQ4ltiQW7mrJkzkIjW2KlhC9+9LZUK7vmF/VWGDI0&#10;vmaFP2Y/u4lKQ34A5olSUkKK+YuD6E1qSAM0O3So19enqLkRpYSd+y593ckj/sHy1JKqgq5g4QUS&#10;Afy1/nMkIWdFfGnT1OwaZcidvxp+1F5o499lfy88YM1wDGsO8jeeuX4HLmFcV3HMrXLjx7XhVw4i&#10;lW7Fshze1/X4zashy2Lx1MDJDr0SGuQwH1pBc7ca/MpUyLU8rVcSOWP4D/d7n8XL4Xu3gRnVzwp4&#10;40iZFb5M8WG77Oi4PJnSsNt8zLTfDlk61Ymq6SW7ew9LW1GjyFNIHaDaW7K6k66SNLpmIuNfbC+6&#10;hiTeTxcT+3lybb4+Z41dsWvNumeRPB8LHpybta59qt8+/RbZmATckY6u5uyoyXULSzIo5Q0KVS7u&#10;VIEaG8GStee/2w/MPIvAf7ZPGPEPGto5d5R8OcQVi/KOF2HOLNh05Vyv2J4k25e8GyDMRb7De4mM&#10;5NjamXUvOR3X2XEPspUEqQMcZKNalmmyNLO/t9/eC5kbjjkbwW5Fy1MbLs5zllErnrxuitM5XyTO&#10;ttyzW5BMG7RdibvMtEdYjj/l4uwhhtoLUDk9WH6WY1bnXGeAqcS/aN+55kue8OYLkPiI3wxxfZPI&#10;Hjrl3KM4zTlrhnI2cWYxW+45JyK4RkYbIuuc3aTPxzHUR2LXGKYsiWhhxzaW+4mJXItUUS2l8x/X&#10;3Vft9/cBzfz5z3yX8XODcc5o495k4Zwzj2+Rp+a8UWeVaE49AbtmR4zlGH8vxF2i4wrpItdvuMCd&#10;DDq2nUEHtONgqpCengS4tupEcj7Jn3KpCUuo8ALolRFUvK8l+BTU0rVG28qSDU+3t+zrJ6sP0sjS&#10;+ZKn9oD7X/nn4/eaXHnOfkTwxbuG+LeGeNOWsbskKTyZg3IGRZLduT3Ati0WeBgglCNEi3CfMnzJ&#10;twfTT+Gy0lW75KTuKSSUaEqLTqxnPIv2n/uu4NnPkTx3gHj9ZuT+FeT+WeQsyFxsvOnEmPWDP7Pl&#10;WTXS8Ytdrti2eRUZBZ8islvnR9iHUb7dco/eiOhW11VldSp5chp7TUeN/Z7+69hN8j5PhfhE9jGR&#10;xYd5gxb1C8o+E25kSPf7LPx+7CO4klTS5FqukhpKxRTZX3EFLiUqEu9BrC3j3lVCdcZKhMH4VfbT&#10;81rf4cfczwTyGx/F8C5y818Xh2HCcemZlBzhEa54vgN6sMHIeQMqw+3t2SH/ADNebqyz24iX3Y8Z&#10;gvvb3F7OsbnVp0yL6XRpMhv/APkMP3XblZMexC6eHOL3O0YjIyB2wwmvKjh1uPb38jlQ5eQPxVi3&#10;JmvNXKXbmnavElAQAEpqodW9RcYkae0X8a+zP92rDV3tzDvDrDLHIyTG7tiF2fmeSnCN4RIx6/Bh&#10;Nzhdq72C4tQlu/TIUmSyhuWwU1bcSa1s7seEPeQoy8CVzyA+0n5Z3j7QniF4o4ja+Pc08gvHTkOX&#10;yVl+HO5i7jOJ3qPmL/KLt/xXF+QbrajCVccSRyIwGpUuOzFn/RvbSjc3XHr86lQs44LEicuP2aPu&#10;t5ZKauV88QMIvVwYttjs31r3llxWHP0rG7Lb8fsUEfT42Gw3bbNbI8dBI3FtlJUSqqjk9WNPgx7y&#10;NPaUg/Yg+57ll2tOOT/GXizjCz3W4wod2zq6eSmJ5PCxW2uymvr729YMcxpV7vbkCIla2okcBb7o&#10;SmqUkkQ7sWqKHvGjtJgPu2/bn84OY/KbiLyX8QsPwrkJuw8HQuHMmteUchWXjO/WeZZb3lsoXEtZ&#10;dYb/AIvleK5fjuXvwpkB9tdO2pDjTrLtRSM9KpQlx41Ioci+zh92LO79csty3xI4xvmRXyQiXcL1&#10;O8t8BbckLbitQ2UMswMJbhxokOHHbZYYYbbZYYaQ22lKEJSLep2Eae0d79tj7PPnZwz5vcK8+85c&#10;VcXcO8dcP3DK8mnrsXMsHk/JMpm3XBcoxC2Y1ZrNYsbtjEFL03JEyZMyU+ltplhSUJWtYpEp1TVC&#10;VGjzNW+Y/wBmT7lOS+UfkvlfC2AcL8m8I85c4XznDHhknNaONbxGnZE/dJbVsybFrjY7ghd7xORk&#10;NxiMS47rrL0eQVpNVqQkrlElQOPaNmc+xj91RSFgeLHjkwvQl1zymt7x3pIO7arDVAqSR+w01B6y&#10;esni7fvI09pMP9sz7YXmFxFjnn/dvLqXx1i2ceYvED/EVpt+HZW9yXKiyptqzuPcs/y29xbPYrWl&#10;Lk3LmEMwIqCstR3FKUiraesUp6qEpUriRP237K/3hLHxy/wivBeB75x3HP0rttY8m4tqtd3Yhzo9&#10;1W+yxO4zdyS22G6XmC1c12pchMQTwl9xkyEhzq/qLkyri+ABhP2Vvu38Xz592444x4Ewe73eyS8b&#10;uNwtflHbH3pdluLjCp9ud+t4qlIDL64yFVSEuJKQUqHvHqf0jSyUK5faC8kz9mrGPCK2X7iub5GY&#10;1z455ExrUb5e0caKmysyu14f42YzP9IauodYx27rbTdv09LKpwNGgz8/VdfmUkuBZRpHTUinn/Y9&#10;+6lkNyu2R5Fwb41Xm93y5yrtfL3P8opK5lzu9zfXKnTprqeOyh6XMfWpxwmu41PVndypHEhxfAV2&#10;/shfdlvOIXHiA4d40YHxzl1wL2QOnyEm5DbrZKlIgR3chetkHjhq+XIwk2uK8qHHfaTJchshWqEK&#10;S9TsGnmf/9TsRGUcUhSWo2R2yISRvhTM9t9vlLd+cBRiqitzXXy8mo2q3KV7CnQADjfHFzt7j5nT&#10;5EF2r25HJeUtsjtOBvez9PNhPtpS+0oEJVsUoEpJqR1DdMX8IxVKKo0DLMtt92y2cMbSqPYrdFTb&#10;rYH5tzuVY7Jd7spMm8PPzh9XL7ilBVKEA01J6+I/VvWPnup3vSkvl7fkT7Yvze8+2fS3R3sOk2PX&#10;i/WuPW+ytKJ98aNcq4Gy+Pri/cng0+kpZGwhSSUpRt0Ox091VFD/AC0JoaVp1qulylfuJONI4M2n&#10;ULUNva1J1mzd9/gWl+0LclMRgw22d8h1TYS02kfN3CCl/tKpQg6ddvdsbedn1p2k1GuL+9vE5W3u&#10;dzHcRtRm9beEVx7uC7eZHlzTnfDmP2+6MIl4q5OLMhSu3PjrJSAQvYorCkBPuKVB0Ir1846n1joM&#10;m7Fjc2Hdrmmvt7D6Z0no31HN2r1yzuI2U1RaZHFT91fIcQyS9PJs7Vqm73tyZcR5MiSyolR7YcSd&#10;yd1CFJFRoPfq30k1DfL0btYs7D6l293/AGeENzbkry4NUY/L7artm5A8fePpN+nR2LkzBesrT0oh&#10;ouvWSQ9b1svOFxbiVKbYTUhIqDroetL1+zbt9Y31hyUbam2q8peZfaYtnurkOn7PcxttqcFXDlh9&#10;xLzx4w3b7uxBBQphtshssO/worYcNAtJCEu7v94lSfSlfXrVWJKF6EE1p58i27j6lr1OLpnx/Akl&#10;45+nCIqUOMdwltLj7e1aFJSBRJAINKH8yqE1r6DrremzSkoyeJwfVbc5QlVYITfK/wAcsP8AJvgr&#10;kDhzLUtMxMwtIFovgbK38Xye3kS8bySHt/iIk2u7JQtQB/iMFbZ0Wet/ubacdSbxafj2mg6fvL+0&#10;3m13NpVnbll+pcV3UyXOh83L7geO5lxBy854w59aX7bmXEV+ku5RM7L7VpvP6hDbTj12x52Q00q6&#10;WK52l0yo0lI29t7t/nStKer+ldvcs7bd765KKVzyxS40b1N8s17C/wBYdU2nV950rb7O3NRtvVKU&#10;liq4KHesnydUaSx3E2LvFiPDt9hHaS/VJGxJVUub9dqAfSvuaV69M9wo3JQm8Klb/SV6bvaXRxwH&#10;w8d22Y3irlrwtqWiJFL96nRbdJmkBuSYjEmZ9OkqaSptbbYWipStSqkEknrZQ1ONLbqmuDPnnWtk&#10;rV2N++qLmxRei3mEH5Tr7K3VOB4OSozRf7RSraveXnO4su0Q4BVQUdaUp1ieqboviNPH0qY5inao&#10;ORSVJjNycfadWh111h923xA0krbS+4hae6supcoSk/MPUD36t545taql5Qiosya2W+7lf0CZdojg&#10;EoS46tDduYWnepwJkP295xW8pI1+ZSqetRWzVyccTFSEU8fYbyxLCEPOszHHMR3ONsBVcgRv29xx&#10;K5jLy7e7MTHjsLKFNqb3FVflIApazanpdJxr3nmuXYUVdVV2DtOMcUwyUWpFvzKFZVxfqjc7fNtu&#10;RKjNyG1q7KoEizNhl1mQaI7riUlQKimgG3r1WLOl/wCXzvkmjxXJqbVY4jsoGH3iyKmTrPybabbB&#10;jxHFrgXnHsseENTkZDrkiOm6xIkeU+uK2Ah0FdElKle1NtbsX4SbV/yuPFMokkZ1i1twm5tpRnHI&#10;jmNSkwn3HLrfrAuy45IkOuGF37ddJV3t7UtlbjjVO1IStS3ClSPfrJOFm3DXdupRWbdUkSh1mIcP&#10;2HF7ko3HIM3msxCXJdrbwfLrtbHgyyptTkKRHy5baGFh75UIWAfXYVCvWaEVTVxJHNYXitqgsJlx&#10;nOcXYCn1SoKLZgk22fTuPJbShUNuZcbssoZ3bu08yquo3J9OshBvZWNIulvrMd5lvKFIU9FjvY1Z&#10;odyhNqbUVMynlJS7cY6BubQwQkJJqQpW2gA9lxbtRpEeNZ+bLWlxkwlPO3PC7DKDBAKTBktW39Rj&#10;PGhoS6FBZOvVdPDVgDOrfxxis+a3frtj+VxclhQURo17ybOIttus2ChQaJZnYzc0QnnktgJdcksd&#10;xwe4oSJSSyqBbGC2S3okyLPguJ/U7g2tOR5PMmuXQuOFyQ/Jmou05DrhWSSmUuhpokClZBgt1xS/&#10;LM52dxJxvd4iUNmNGZvjaoYWkKjsuyUPWy4l55iMfy9p9tKAlASBUdAbl8ZrLd7Xml1dnYtx3ikd&#10;ON3NiHAwiPb+8sKuludWZsyJh2OK2oKzVsuuAur3BAOoAes+TQ7VUSE1IpWnw9/UfDoBHmppCmHU&#10;lMSWoK+FGHD6DU06A5ufvVeRPLvjt4ceKDfE/J+Y8SxuTucGsa5IyTj51mJmEjBbPg92v0u32SW8&#10;5HU2+JKUv9oPR0yHWW23HEtlR6yW+OBWXA5XMw+4L5gW/KcijYZ5g+SV2wuPfbqzit3yXMrnZsku&#10;ONtT302KfkVott3ukG23iXbUtrksMSX2Wn1KQlxaQD1kouRjarxMHf8AuIec7ijs8sufSkKASk8j&#10;ZChI0JUATKSVe346/DppjyJAGvuC+cjoWp/yy55BRVJH/UnJN2/QiiRLSkGntQetOpVFwQx5haV9&#10;wXzpi265XaJ5ac+tSLbBlT4slHI+SDsTYUZ2Qw6hLswJWtp9oLCToaa6eqi5ENV4k5f39PM7yswX&#10;Eft42jjXnLkPjZvk/wAVLfy/yHIwC/SsOmZdn1zjYNHdu94mWJcWQ4yyJkhbUdKvp23JKylGumK2&#10;lWT5F5N5HNqjzc893X6O+YvkuoBQoRzDmoFVA6E/q6aqVX9les3gV8SXHwI5n87cD8rvt75fmnl1&#10;y1neG8/cz8U2C64bfc75DvlrkYbyHc58CVZcgt+WxmsYyFq4262zW3Hbe5KRAmRthWh5KT1WSVJS&#10;piSm6pcAT70vmV5aWP7jHk3gWJ+R/MuEYbxxlWLYrheK4TnWRYpj1ksX/TDBL29HYt1gmwo7sube&#10;bvJkvvuhbrrrxqqlAKxSaq0S26vEiy458mPOjkvkXDsEjebPPOLrzXJbPi8K/ZbzfyJb8es0i+XB&#10;m3xZd4kRLnMlNQESXU1U206skgAEnqdEeRWr5nTB9jnP/MfAvN/mzgDyH5r5G5Ggt+M2f58jHs5y&#10;vJ8ttkbIcG5btGE2TJbc1lv/ADMBc5mNPWytgJRLt0torqTtRScUlVFlVvFs5oOQfNHzdzLLb/kl&#10;18sPIU3K/wB7uNznKt3LOZWmGJEiY+6Wotut10Yt0KMyn5GWGGWm2kJCQABTrIox5EVfMUuEeY/N&#10;TmLI8gtTPmT5C4xZsPxPJ83y/KLryjyrerZY8dxVhhUmTItuPXO5XV9y43CZGhRgltKTLlNpUpAV&#10;uE0XIir5nRF4t+SPlLin2SfubXC/85Z/euVPH/nJ3i7DuQp2T3O+ZRi1sux4ktOUxMZyq6ld6Zhy&#10;pF6uLsRxSg5GMpam+2pVBjklqj2lk8Gcvd18pvL1MpbY8qPIUslbgSkcxZ6dqApQ0BvtATqP2dZN&#10;Kl5aFavmbS4F5u8lcvd5hbyLyK8p8iueI8T3LPsRXZefMkstujTMdyHHGL9Mv8G6ruMrJINvxy7S&#10;JgiQn4Ug/SKO9YNE0UXGSXBsirXE6BvuQeT3kc99n77TeURebuSrTkfMmLXaVytlllyi62XJ8/n4&#10;dhsZuxSMmv1qkQrrcnGXQt54KdpIkUddC3AFdRRO5JPJF6+VczmlneQvlCVqCfJPn0IFUho8w58H&#10;FAfl0N/AJHrWpGvWSi5FavmSAY3D80uAh4/+RKPLbl29WC8Z/wAFTLW8vkHNj3JebS8OySRZm4d3&#10;yK5RL9a4tjvioU1x9hpmQ+zLYS0ttorXWUU1kSmx9/8AqNOceerF9w2bx/iPMPJWG4NiXCnFdzxz&#10;FcTzS/4xZIkzJncplX25fQ2W5W9qRNucuKjuPOBa9jKEA7UgdRbSaxXESzZz3yuefJKRLcSz5B82&#10;sLUqrbZ5Zz1TTe2o9f1/eodwVoSPWnXocIpNpYlc+J0G/ZH58v8Ac/uaeNeFYbyL5DScCzvivk3H&#10;+Xca5i5Ylcgw8yzWz8b5Dkzl0gW9PatlusUO72eNItrZZEyMQpKnFAkq89zGNaFoKjzIl/N/n7yS&#10;vvlr5QTLjz1zCl6F5A8yWJliLyHldvgwbVj3ImRWSzWy32+33WLBhQLXaoLTDLTTaUNttpSBpTqy&#10;SosCslVtjR7XzhzsxdYTtw5s5vuMJqZGVOgR+W85gSZsIPNrmRWZn6tJVDfkxwpCHShwNqUFbVbd&#10;ptwpQJUxqzpx+0r5HctXHwm+8w7i/I3KMC3cccJy+R+EYeXcg3XPco4umXfCeZkl+0ZVcwzJ/V0R&#10;rHA78ppmMl6TFQ+G0uCvWKaWqCLrJnNDd+T+bppVJRzfy6ouoQ86t7krM+446+nuqdKv1sV3LUSo&#10;nWp6ypKKSSKNVzbN/eLvHnOnkhkWU4zD8rcrwO54zY4WSNrznkTkVnHrlZv1mJbL845e4VzlRrS/&#10;ZGZbL6G5SQ3MCyne0ELcEUXFClHVMmr5/wCfOdLt/pyvGXJG+XeQjkc7younFOUZfHyq8NZNfsIx&#10;7LOaBYcaueStyWbzPtEJNot6W0uukraiMpXUIA6pFxc1FLAv+WtTmGk8jc1pXue5l5YDZUr15GzD&#10;akGhrU3gV+YiopWvV6LkVq+Y5y3Mcj4dwFavI21eY2Ws8ixMlmptHE1tzXM1Z3YUWK9Kt8fK5tyV&#10;k7aLWG5bbcllBiqL7DqShStj3brJLTLAhtrGpPn9/bO+Sc08iPB7Gl8q5riOGZp4fWvkCRGseSpx&#10;+1JzK83i7SLvkj0aXkuI2B253RlmJGcdkzGdrNEtkq2trraybLy4HNBc8g5WVEauCOTeSgoJ1aTn&#10;uWISpdN6RuVdkbPmBTUgeoqK9ZKKtaIpSvFn/9XsbVknG95eQlUXia6RwttYfTbLPc24khG1PeXI&#10;X9XF7qVABLbimnKn106AQuaMrxbF+PMpzeVasJmSbfZ3Y9ncm4vGVINzmgW2Chp12I4yrtLkbkJQ&#10;4UgJ/HrT9f6jHpPR+odQlJJW7TpVV80vKvtNt0Lpr6t1jp/T1XTcuqtOUfM/ciKXG8qDsyI/IlFp&#10;UlotfIrYhT7J3tlKBRLQWCSda1Pp1+aXvVdVqTk9Tz4Y/wAz9K3Nmo+pC3CkI5LkskvDIdXxdlkb&#10;6lXclNugOJQlxCy3uqQoqJACd9NNQa063PRtyrd1S11hU0vVtpL5eLivNTvHEzrDbc8YcYvWRXRi&#10;1qaKUw7PKTbnVppQlU2K60+tGhrQanruZbS31i1OzvN9c9CX5YeRv/uT+5nEx3t3o84z2Wwtvc6q&#10;tzWtd2lqnvI+/IL7d3hZyI6q8ZzE5LbuDbTjm7H+S8ix5ckkUUuabStK5a3CRXeSATrr1wW7+jfo&#10;/pW6nu1avetyc3Jeyh9X6H/yR/yJPaLYbfc7b5Zyw/tQbS5JvFR5pEFvkj9ofw9y5cq28QWrnOyZ&#10;LMuDMeBPHI1zyq1sXKc6ptlb9vymNOYkxG3FFawl1r5QfmT69eOP1G+n3bC6V05S1NQxisf+6i9q&#10;N9csdQ6ntp3eudWtppObp5aUXLESuA/ETK/EfE1cU5TkELIJtky25321XmKz+nUtd5dZkRWJ8Z0S&#10;WYlxbU2reG1rarqFCoA131JuLt7qV+7e2/pXdEKxrqx0riYOi3LdzYba1buucEpKtKfmfAlc46Yj&#10;3KExIeR9PNcjIElx1DTaT2wmvzIaAU0oEk7vm1qNesW2i7zi5qnlMW412ZSjqrBZIeNx+xGgqU4y&#10;tKyQ2juNqWdyKAkBxQXuUnQVOqga0HW82iUZqVKnOb7Xcg4zwY5RMKVOtbjhoo9sdtsqCQ2KH5lU&#10;1UtJGqT6HrqIwu7nb+afDI5Wc7Vm+k4977jnD++x9t9ryi4gPkRxpZi95E8AWaa5Jttujh64cmcT&#10;QnHZ95xlTEdJenZBi63XLjaaBS1p78YV7qNufoPVLmwvXNtfbe3m6NYYPg/HKXYZNzYs3Z2b0Y0j&#10;VOvacaGA3J5sswu26lJR2lpKVBQKT21trbcSFIPqlSSKgggj1HW738lblKcpeWtfbkdn0+Mb1iEJ&#10;w82nL8R62Bwg5AWp6E4iKpC2dzCFMOo7jdFLa7DayaKoCmhqQFCik649hv7i3dm36lYSfszOc+su&#10;i2Y9G325tRSvwhqj4NYexhh6IiC+6Wnbw5GUUPuMQhOqlCyQ0lxALTpIIJWlTaSlVdDpXqZRgkkq&#10;1X2nw2LnprSlDLrQYERpbrsiQGpCnHEB5clcdKVgILf/ADYVsKTUaVIqKilD1GXAyJTkqqeBsaw2&#10;6yXqUDKsyFtp2IcdXFjPf8uHWmg8HmF99LjTiADuCQokV+ImEoNeeKZ5bruweqD8w7vAbRZ4i2BH&#10;tybYW0bXZDwnx23P+GsvKmKDaWgUqqW3BRxCSUEH19dpWqRelYmvnq1NyeI9vFn7OmLDRcHokyGG&#10;kxg3IcdltNqRVZXvkAqbSNBQJW0tNOt7YnGUIR04JYMp2m4FZDJSylsXR2eDDcZj1+pWpcdqrjiY&#10;8dRehLZShICkBCFNpVtqRRXWeqfECnZLjYJi2JNzFmT3UtUt0WK9MUhTpTuqwuNMg7nXIm/aUAJo&#10;k7RUHqHGEsGkwOyxXKbeje2Y13uUR1Dq2ZdwkNW9hxaCllwtuyzDZWhCV13pcIQhOo6sBxdq5Fwu&#10;zMRpEu+qsT8xorgR25cfY8hlv863IEN62usf/vAVVCNTQdAbStPJ1kcbjF242ZtpQU4uQpyQWnGw&#10;wh5txRZjbIL6Q53KmoSlVaUNegMwbyxkvAtxr5ckpSlyU/a23Z0CG2tQ7a5Mhy4IhJ3kb2ytCdyD&#10;6ggJAAE3kC62pvfJw3OZsFqUoPToNkjpSxGVqhLUFFzutxujzbZA/gMkKPzLKEkqAB+Le79cVsTr&#10;PYs2DbjSv/T7ljlntMNwLQhxt6RMnbkwZRbO3cpQTVXzEevQAtxXkP0C1Lx24vu73UMR0XnFYkht&#10;1xYBCPp2nwp9YUe2A/TQCpJI6A2N422nLbfnV7lZE1KjNSMPkJaZuUxcu6CR+sWoVkliELZsSwAE&#10;FElblSao2/N07gPUcHy1BOo1odCUj1/HXX9vQCTcTS3XBVdUQZpNK6ARHjUD3Nfx6A5Pv9RYHR4e&#10;+D0ZsKJVzPmclxA/zojcTSgoUJJ9H/lGp19ustrN9xSfA5+IX27uVchs0q+Q+SOEGoERy2sTnZGX&#10;3xluOq4KgiPKflDFVQxbnlzQGpG9TL4UwplSxNhl/K8WVMexTwGzDJ4sG5I5T4it8KPk19xjLEyc&#10;kdduthm47nV8wq5Srfa4UOWu+wlMWf8AVGFhyKo29Tsp1LUOLJlIgDXOR+P18fZlk2EPSrVdH8Vy&#10;K6465eLHJVLs11VapbsY3O1z1NsruFsuQQHo79Nr7S0rHykEga6v0bdieQMIYUHEWO8b1g1ogQJC&#10;jVJSKKVUkknQGvsOgOjD72HGrfKXIn2icBk3+2Ypbcg8LOPrVesqvUlmHZcZscy5YK1esgucmQoN&#10;NxbPaGX5NK1dLYQkKUoJOKDpJom58SZBP5J8E4tiPL17i8KXaFkPE1/tlkzHAnrXkzuWm3Wi/QQq&#10;Ril3v71vtU2bd8Xv8aZAeckw4z7yWEPFoBxBVlIJCvEnhXGuKfKf7c8nHea2+T0ZF5pePd4lYvHZ&#10;NodwlN5s1iv8dm9Y89Oua275HdvaobshiSqO0629GcSmQlY6rJN91AviRt3zu4qwblb7yHnnjfI9&#10;ugvWSZc4Qst+v+Zw8OxDB8oHF3D6I+a5eFZngV7yOwWW1Oyu7DtM2TPaUtMsW+5NRnIbsxwig3iy&#10;DbHuL70q9Wxq+SZ8Syru8Fq53i3wFz5cG3LmtNTrtboCnbcZ0iNEK32GC7H7i0hBU3Xcmyk0nREH&#10;Th9kLiGw8N/cp5LxHG+VIPMdod8JuS5CcytrCo0E3VrlDCLbd7Iw2u43UPM2yXb96H0u9uQ3IS62&#10;C2tLi8U23GNcy0a1IbOPeEeKcm8Z8syvILbirWaxJvOTy8ue5Jetme2a+47buPJHCOKWLi85D2sv&#10;sXIF9u14hzn/ANGfUzHQ5J+tjfR7XMqTeHEg0R47YjlHH/LJzS1cj5pwlcLbiOczJGeYDHgry1yN&#10;Fxee4vFbVHud5x63uScvKRAo7JSUh3cELPy9GmswTdeL9rmRPshfeascu/Iy2bbfJeypdyjf9SjK&#10;XEv8Mh3Iw6p6QXjfVsmWFdxzcXQrequ44apXKvIlZSIdeduLOJpsDhuHxNEtFsmQuIMDunK1+cdu&#10;kWLN5DyDFccuOQMTMhvOfZFapsyBe5EphxiLbMdTb3iYqmJJQl7rPH4k2VMZ438bsCv2Lcn33NOV&#10;7Zg9+xOxwbnx3Zu2zdIvIN3f/WHHIMO5oWY/ahyLW2w6G1JWj6kL3KKUsvTNp0oCa7zQtNivf2ef&#10;sVxcrfuUTF3L3fbVl0u1I710gYwuHOjZLLt7aW31OT4VnhyFsoCFkuoA2q/KcKXnfcW/KiIXyr4R&#10;wu1XPB5XGMTju3SrnCzP+YsU4syK7ZxjlmtdszCXE47vkjL7hn+eLuV3zDDC0/IaULPLYUzuk26M&#10;48nddNt0oyppTGeLXLHY7Ln8u9W+JebFzRxrZHsRkyGIt4m2O4zmruMntkJwiZcLfbbjaDEmLQNk&#10;dT7JX/xR0kmk6krM6AfvsYdxtk33QOTDynMutsx53wQxO6Y/cLDEiXK/s8gQrjl6MTGO2qffMatl&#10;9vbjjbqGocuayw8grJqUpHVLfwrvJlmQCc88L49buaM1j8OB64caRpNlVh0pBdkOSID+L2KRLdfc&#10;+ruiES/1l6UJLQkyEMP72kuKShJ6yEEqv2aZdmZ+614ROWbjqLxy5CsnJWM5E3EyDIb83l+RscB5&#10;1HueYOJvrjybI/fHonfXb4qjGZeWvYdhQhGO4/LTiTHMarzzxPj9/wDI37ld4yOTYPrce5o5ygcf&#10;wJmQMwMkm8gXLyRhGG7YMeafRPyGOxh7V7TLdDTsSGhQU7sUWVdWjikQMfm8SXKO2h9lyDNfYoqR&#10;DhuqdltoDg7iJLamwUUVRsmpO709K9X0ulaYEE9P2bYcKdwP97axQbKbBaL34Zzr3arA5LkTxarY&#10;LBz21CtSZssJkzxb2JSWQ84EuO7QpWp6xTzh3llkyK3KOLeHLj4o8RXbjyLZ3+cnrRbpPM6bndb4&#10;3fIzTuY53Exk8f2xDv6DMlTrImArJ25G+ZHiJtbkNlLLk57rIk03VcSmqPFmhuNuHrRMyaBbOTF5&#10;PZMfuz0e3IvNoZtPbsc+4z4sNq+3z9aZeYVj9njPOyJaGQl99DYbQ41uLiVKvAkmwyq2C5f6bLjO&#10;G+gPHGPuMXKC8lKVGrbudZwHAlBo8lLzV6NR+Yg+3WNtqboqlqrTUhN8juDotg5fz2Fx1Kxe+8d3&#10;DKMgvOAysEv6MrscPCLnfLm7i1renMKdfhXS32VDKX4kpRlxxtDvzE9ZMyCsrx/4vt/ijlnJN15G&#10;uUfniPlU+w2niVEWB9NNw9MS0iRlcx5yGbpFS2xcnCzR5KHlR3UgANLJIhqqJ5vvM4VD5Kz77S7l&#10;zlQ4VszDwLsqLvcbjkEPFojFttjOHXt5+Tkc62XyLa9qLgrYVQ5SnXClpDa3FoHWKGckXlkjn4Xx&#10;hlkuOkphzAhbYKaR3E/lCFKq2dxQSK6Gp9estGyp/9bsNh2vhe8OPvI4641DoC20XCy2THnZDTri&#10;VIcV25Vreh7wuiQNyq6D2oAGV/cXxq2WXxF5ZzPA7aE3rCIFiyZmNBx+3wpJstovluXee1LgqQwi&#10;PEtK3HVtlgNbW1EenXI/XOwn1L6Z6htrabmtMvCMk330WJ2f/H+8tbH6t6XevuluWuHjKEqfyISO&#10;HOe2ORLPaJSZLkedBZDpZLgbbdUlCAXHd1XNySmiiKUrpp1+adxt57dzt7jg6pn6Zm7U4u9axtSi&#10;qc0SA4ZyG28WEpmJZ77SXAWZSSp9ztlTa2yjcVBJVXbWp/d16dpuoxnBa8DS3dtJf5E2h8mD5U5d&#10;Y7VvZluGSkhDkgLfbW2x2woqPbUmhSPYep67fpfVXOMdopVuc3VUXHJnIdT2KhcnunH+1TDCqr7G&#10;beOJY9KbWbm5AuEkNtPOsyJLsoEqUpxtt9P1K1qCXKHYdNKUJ63/AMpsZrVe0TnSrq2+7i+Bol1P&#10;qMfSht4XIQcqViksPFDXvLDlzjjxc4xvfKeUwLQVY9bpsm3R3UWy2rdnpiOqbRCjzFtyHnQaJQlK&#10;FLJPt1y/1F1XbdFVu/HbRubmqjZi0o+dr4tLdaLm0dv9GdA3X1ZvXsfXnDa/Fdn550gnVptKnDm6&#10;5UIAMa59zbmbCMT5q5Asj2MTeTrhesitlndakR5kXGGb3Ot9kRLalobWyp62wkvlug+VxKgSDXr5&#10;9uo7vXdub6+ru6cvM1knRVS7Fw4dp9Q3Gz6TtN9d2XSYyW0sQjHzUq3RVdFlV40eNO0eJgnLtv8A&#10;01qCqQ0wkstutPN9purCW6oWjerfuBH8P/2flUAeqWN3ejqhcy4dhqd7sP7quxjinR9o5nAebscg&#10;iOyqYp491LTbi6o75c2/mJ/ho7a6biKihHtXrcbTqNq1Gk5VZpt30y7dq9KyHuWHlvH/ANMbAuUM&#10;kpK/+Ok/MUgrAUFEJSKU9dOurs9a21m1FK5jQ47c9F3ErtVZlnyNJ3vO2bjlC40FxI+rbdfXKZdq&#10;Gw44XEIb+YAqGwDTrUR36vb3RbeE06v7u/tNiti7O1hGcaqNMGv4ocyP3wfASJxZkmN+cnDmORo+&#10;H8kfQW3nvFbVB+ntlk5CmoCbVyTb4kRLYt0DNHEGNdEpHa/Ug2/QKkuE9/tKbjZbe1NtzUcH3Gm2&#10;nV73Td7uNn8dtSlpUu/KqxwVcyHrGc0uEy0MR02WM0hlLSkx2JZC5Orij3G3WnS6ltG1W7/2wRUj&#10;rbdO6fZ28o7h6pXeFckc/wDVP1Nvuoxl06MY29qpYpNtunB1MkYQzc7g33bTEjvA9h1xHcaeZbKS&#10;pEhLymu4pttwfOkD5z6U627ncbwbOC9CCTWbM/seNXB8rQzGcnMt7FvRojSTLgsLXsQ4zGkQ3kLc&#10;NFKSUketAoevWWlzUqRbRgk7cJNJjlMc43KI0aOwi8omvIU1CmtW2ciQod1KXm0yWUbUOFG4EGiN&#10;1a0qALxs3nSlp0qeWc7STk7izHY4Lx1mFwiIlQLfCi9usRyQm1z2JcxBQlLrlxiIW0xKYJO/aGzt&#10;AICPc+y3td3JRcVRJ1NfO5bk/gftHG4nxlnWNfSvzbnZ7lCCUrZs8VlyL+nl4L3JSw7KtcqcH31K&#10;qPqkqa3Dtiny9bG1tN1a1Vupp5GGWlusU14mbxsCzB1cyJJv9oMNsomsqksv2qe86t3ezHlFuXLa&#10;7DYoyujSSKV+UKBPptW76UlOaSfJc/Eg3Hh/Esh+b9RdH0pSwosQZkmU6mKlC2igfqkZiVbo6lOs&#10;khCm1VDZBKfSmeFtRpi2B0WH8W4VHjRkX9jC5jjvyJmRYcRao5W6qsiO3KXeZC1HdtWHFKbCkiqR&#10;XXIBx2P4rxjCUG7dAhynUIQ26/a4wadceQCrsvIYjxoy0oBVp6BJIBpSgGzLNeuNseItzCLI0p1t&#10;IVCXdGUstrj6IcMOqnowbSaBTKUbQaLJNCoDOXM0sFqRHMKzw5EZxpxyPKYlKlwlhxZ76EqiyFzG&#10;XA4khJDQQNp1rp0yzAfjcoOvUbsWIZFLlhCi4m346ue2srUCCic4pLRC23Kp3EIBqlRCgaRVNpKo&#10;Am875mLa9vFF7DbyHhEYgXvEGJL3YcKQ5LRdWba3EQ+1RRQVOKQSU6EHqKvkDFrnk/kPLYfYTgtm&#10;x2O63t+tvnJcqX9MtRcSlD9ttWPuNhaioGiJDiag1A9erOtMMwZj4tu8j/zjlMfPrviN4+lxdv6R&#10;eO3a6TpkZ967wBIbkx50OOzFhqCP4exS1bwoEkU21ims6Ae9u+Q0rQ+g19qV9aCg+NffqwEm5Kpb&#10;LoSon/0y4HQH/wC5Hz+GoA6Ag++6jwD4ec7+HXD9u8wPJC+eLFvw/NY184t5SxmbC/Xhl0/GZkC+&#10;Y7ExydaL4xlUC640HFyWvpiuKWEPpcQU0XaLkq6SHTic4Q+319l1KXEzPvV83qRJ2B9tjCMUbbfD&#10;Sy+2lxA42Wl4IcG9G4HaqpGvU1ucMiGo8wzG+379kVlClo+8zz+ttRCXXmcLxHQI+RICxxQs7EEA&#10;UHU0vcciPIEnPAj7Hi0kq+8v5Igg0QP5Mx2opp8qGuJ0n5gdNPQ9Erg8pZC8FfsRNz4xv/3fPI7J&#10;rAt9pN7x3+XLbaGr9bt4E20O3O28WJnwGZ8dKmnHWAHkJUSlQVr1P93mPKSaeePKH2SvOeHwqbh5&#10;65lwTkfA2HOcb4ZkPFGM3iciZxyv9KLGH32x5vgGQ2y4sWuXZWHoctIblsqLiVLWhwgVUZ1ToQ3F&#10;tNs1hw39pD7f3OXEef8APHFn3Z/Ie+8T8WC5r5QzN2w8LWCHgjVptRvk2Xlca+8WwZ9vi/o6e8y7&#10;2lokISQ0VrSpIlXJ1om0W0wkq1xNT+OmMfYs8dPIPjXnXI/un81c33fhzK42c4hhmeYcLTh/852Y&#10;vCwZFdv5N4ms11urNjmvfUx4xkIjOSENrcC0pCSlrYSjHIyry/nfYg8vfITMvI1v7mfNPCOZ8kfo&#10;snPbLxji0u6YpkWR2GyW7G4eUM2/NuJ8hk2a6ybLaIrMpEd5Md5bKXA2lZUSiprLAPS23UzLMPtQ&#10;fblwLxyxvyzyz7svk/b/AB3zJUJjEOR2/wDpDLhZRPuD1yjR7LZbVF4hev8ANviH7LNQ/DEYPx1R&#10;Hu6lAbUQ13G0q1GmNK1FXwG59+xT9v7kXNOW8a+4LyxzdyLl+Fu8fNXnmDEr+Y2MYfLu9uvl8tuP&#10;2PEONMatwfv9ys0QypMhL73ajpabKEle5LU6JxxCohnbvDv2CcmzuevAvuseVPGtqyjJpLtmxG3W&#10;aErFMNavVyckItUa/wCW8L3G5x8ctb0kpbdnSXVR4wHccUElXTXNYikeI5zy2+2b9r7wtdw+3+UH&#10;3RPMTCrpyBbZd5xKyNPcbZLeL1Yob6Ij1/bgYzw3cXmLJ9YQ03KcKW3XKhsq2qpGu5L83uDUFQy/&#10;hnyk/wBPtwv4a8z+FELyv5QzDAvIKXdLxy9nGY47yI7ydkuQzYdlt1uvsG8WbCbRa7DNxZnHIBtj&#10;USI2wwqMFOJdK3NzTKWITjRobL44+HX2cfJHlLF+FuFfut+aN85EzV2TDw3H5tvx7EkX6fFiSLh+&#10;jW26XviGLb3bw9DhuqaaU4hcjtlKarISZrcWZHleFATyL8Ofsq+M/KeScMc+/c683WeRMPeiRcyx&#10;q0ybHkBsc+TBiXNFmud3sHDsqHEvAt01lbjSHVORw6kKosFKT1tJpk+VPIcLzt5d/wCn45z8VeC/&#10;EKd5Icz4Nx143G3f9G8k43sXIlv5ExZ+HaJtmuLk3Ib1i94h5GvK4VxfVcxNivJkSHO6ntrSmkKN&#10;ytRWNKGPeIn24ftJeb0zMrN41/cG85Mtu3H9mjZHlVlu+a4/h1zt2OS5BgpyFpq/8Sw251ljzKNS&#10;HmlqDC1pDgSFpJlzuLByZCUHXHIbFExT/Tvcf8i2ifmXnT5n8zwcHyiBdZOKZG9fbrxxl07GrozP&#10;gNT5OOca2Cfe8ZenwUOKQxJZRLaTQqKFGseeS7CfLUcr5t+Wf2DfPzlTHuZOSPKjyd445KseJxcH&#10;ev3CeOZjizeS4zbLjcbrY4OQ2654hfbbIesc28yvpZDTbDyWn1NrUpKUBKEbieQbiZHgf23PtB8i&#10;eL+ZeY2L+fXm7J8f+PJdwtmd5ZcOUINpuWMXm3uWlpdhuuMyOLE3v9cuDuQQREYabcMv6xotFQVp&#10;MpTTosxSNK0wNU+JvkB/p9fDXnCx+QOMeTnl/wAncl4hbr7BwqVzVZsyyiy4bJyW1SLFer3abJZ8&#10;Ux+I9f5VimvREPye+GGX3O2lK1bwlG5hqQTgnU1xzPlX+nk8iub+R+ZYPlD5zcfZNynkd3z/ADXF&#10;uGrHmlsw45JclfWZTlkWzz8Pvr9iauTwXNndt1MRtZccCGwSOoXqJUSwI8o4bn/7cn2bPHTgfijy&#10;P5W83fONfEfOce3S+Irvj/LUjIrjn0K42Zm/ty7PYbfx8i4txoFpktuS1SEs/SqWG10c+TpWbbin&#10;iTglWgW8Q/Ov/T/+E2JcyYhxzyh5HZyOfbEnFOVr/wAxYfnmd5HkmGIt15tjWGNSjEtMG042mPkU&#10;5SmYzDS3XpJW44ohG04z4pisaDSONMG/06WfZ5jfH2E+Wv3BcNeyzIbXjOM2+fm2a49iFik3u4R7&#10;TYrU/d5uNXKVbrYiXKZjNvylOhtJSXXAAV9WirjTePtITgvyr2Di/Mjwt+yN4L8gwuIvJDyc8/4W&#10;fzsci5W7jGNct5RmMi2WG5yZUW1zb45a8WZhW9dzdgPqZa3qdU22VkJSUlVY63k2S9KMgf8AuAf6&#10;fmV4YJ8CDfPIEcAJvScwTtxDkL/qaeQ05EMqHJJ5DcuBvCs1XfFF0ytoaLVWe12P4fU6Zjy6dJgv&#10;iN4n/Yf80uVoXB3BPP3nvI5Ku1nvF5sFhzDlnN8OayOPjkJdzvceyzpFjkQnrnb7YyuUqOtTS1sN&#10;LUjcUkdQ9cVWrC0vgao5k42/06HBfLWZcS8m8x+fGb3vjbKrliGb2i38g8h5RhFyvdilrg5JjUi6&#10;xGLLIukKNOZdhy1R1tpUpDiW3CPm6svUaweJEqZDhPLz7hH2A/NnH+Isd5cn+UFgZ4Hs72M8U3ni&#10;LC8r44v2K4lJgWe3P4czcrdeXETMaei4/CpHkNubHIyFoUlRWVR6dyrDcXRVFnxU8B/sZeYfGXMX&#10;KfDfOnm6MT8fbOvI+XWs2545GxG8Yji6bPfL6zkb1rXEl/X2aVb8anltyK46ruxVtlCVlAUlrhRN&#10;4hKLP//X7I5arVKSlm5YjY20ur7i1tKkW4p7aSrvIdt4LPeaIAUaIbUddSaEDD7nhHF19tF7xi52&#10;7LE2bK7bcrVkkSJd3bxaJsC7RlwJ0KW3IdcSwmVFdWPlbTprpr1WcIXIStzinCSafc1Rl7dy5ZuQ&#10;vW50uQaafJp1Xvw8Tim8oMWyrwW5qz/idap0vHbBdgvGL64wW3L5g133y8OyAKVuS8VwHDFlkVCJ&#10;kZxB1HXwP6l+npWd7dttYJtrDOLy9mXgfpL6R+pbe/2dqVxqrik1xTXxr/tzM44C8i1SvpAby6yt&#10;S+6CuShTjinVFfYIUSUJcChSulRoevnW96fc281O2sVX7aH0KM7W7jVxVaZkzvEnNcq+W+luW8xK&#10;fQIgkAxxIbWpG07wsK7ZBFClAFd3qB1Tbb+9CM7aqrkk1U0G86VbjKPqOsIutHl7B+GC8kTIbKYy&#10;t70l+m10jYhtYbCauONlfffCUbilKgEn3A667pfW57Wy7Wd1pU51SpnmzjepdHhfuepKK9GLeVXn&#10;jlwMM5W4cwTnS4Wi3Z5ZoN8xq0z2bxdGJ7MeTJvz0OkxUd/vlRYswKAXm9+56oCiluoPh3mw2fV+&#10;obW5uoVt2papPOc6UbTfCHZn4G26R17qX03tNx/t+4dvc3bbhFVpCCeTSWc+T+FPFYpEYnnNiKpk&#10;K25Zjlviw4sJ6TEiwoqUJbRbGnVNQ0R20IaaMdDLYSj+GW6U2kjTrT9Tvwu7q3JW0rc8IpZJJtKh&#10;0H01r21y5Yu3HOTo23Wrk1WTx5siGk5tkGO3kHt3SRCLIDzCh2VtAbkdgd9TqCydQnbodNAQOsEd&#10;tG6pLDUjstxdpGnj4hqPzRmTEpwwnZCGitp5Lb8ouspaGjRZKFkhe9J+alT6GlDWk9lCSdZU7TDD&#10;c23NVgh2GB895VNgISp+SpwNJbLSy7vQWykuJWFHVCvl2f5qE/DXx3LFxump6VkZJRsxbkopIenx&#10;JkdwvN6gPzZKnpb6mkCOs0aacfUltpCNqqbE7tu0muvWy6XB2r0VRu42cf1acdFxwj5F5vYSAc7c&#10;X4ZzbwjmHDGZFuXjuYYfMw6eqiaobmQuyzcI9TRuXbZuyQwsaodaSR6dfXHK3t9tBxnSaiku8+TT&#10;ld3e6ctGHqavacJGVYfc+C+Rct4ny1u8ryHjW93DC7jFiQokLvizPFuHORKkgJXCu0NTcll0HVl1&#10;H7euz2t6zc21qUF5XFP3Y+84ffx3L3V+TeLk8zLLNco0x9brFsuDSmmgy7IcRaVRFKe7b7LIebRL&#10;fQ88Keq06jUa1GRTtuTrFnidrdaXPVgb2xq6220KZjht+I4h6PMYlt3OTFuG6O43LKWUrg/MFLKd&#10;7agptxsEaAkH0xuW35KNVf8AGJ4L1vcOU50dajssbkWaOwG1223TBNaccSiZeFRN6EuNSH3GmYzr&#10;ESay462AlbafRO0aJCOtlYvwScYYyr3ngacW006ji8VzLC4KGaJhuMN9tITEs67mY/aLSi4hSZzx&#10;VHQFUWUoA0rtFVAemO+sSbxYNuucgYs/bkrt13t76ZLSXWYrFschNlDVQ66uMuDKYCo5JStr5HF7&#10;SE/MOs8b9qafpzUvB/hQlrS9LzL4OYRpXcbmW67XRDzagqLj0G6XdcEpPYX9KtAYmMRlpQFIJC20&#10;uaJ9iYd1RTbi/BVINsYczkd8lJTYUXK0RXXHWVP3a1R1uIcDuwHtsOS0guhe8FTbW38qlEnq7bnG&#10;sKp9qA7vD+Obq5aoj2TZheoDvcUmO3ZplvsseQC7qp6MzapTX6m4FUdSlbgOhBGh6mKkl5nVg3pY&#10;8DxOKy1DR9bOooUDl7nxprhRVZbE76iOtxKnF7gii0AEilNBINnxI2PREMOvWa1LSwW2WGp0SEqQ&#10;EoX8yS1JtUh2XIZKAQ4FFRA/NQDoDK413ucRCDHvb8KM42Xo8OK3b7OG0LG9Ell1iGjuIKW6LKik&#10;gV3AevQB9vJ0KbX37tGujjhCqO5Cw1OdWtAccYjiVJYQ4tsVUkNFadlKe/RYOoKS5UqalaFouNvL&#10;haQyq7Sra+w+rXZVcO61fWpCAlKt20qI1oagDAsjvUKG2hp+7NJmp3IU02kwpTDih3EqkOIRPQos&#10;gnaUPIFCoAFQ0AznxenquGd5mpyZAmqbxOCtTrEq5vykd+9N9pp1M+020KYDbXyubnVKIOtPUB7q&#10;wAKUP4UFfUe416ARryNlpuxSdqv0m5+6vQQnyCQDqAf39Acgv+ptLaPGvwFZcqKckcrPN1BCULb4&#10;5xdorIBO8gP0Gnv/AF5bf5ikuBxlXUKdlEJQolaVOKWnduDqAdFDXf8Awkkaeg69MYpxTaxKCAXX&#10;2lBlCdza1blKJ0qQDrtprupT9nUKTbo8gKMRDzqS2kKKkD5VhRSlFAK7KUOoURpQn8erSSdKugLP&#10;oZKHQt5Si2sApWE9wjaQRRqqjonQEf39YnRPAkW2oanE7y2pRSd6DsTtAA0VqoK3+9Phr8eram6p&#10;lWdGH2xUgfZq++EUKWpLuF4IXElIG11eF3hLiUkGqm/mFD769YJOklQyLJkANxwWfDQq+ybReWrN&#10;cVKYjXt21XGPZp5Kz3IzFzWy3b5SkvNrSpCHFatkU+U0ylRVwGx4THyi3u5jHmyMfSzdvqW4G5Mp&#10;U/8ARLkjH95ZW099AzkZhrlJbWl1UZLiUUURWAT5+Tkfu/6cf7dzSggqT5Y8ihKR6aXjyV3VUCkA&#10;1Gv9w6xxxuYlvynN3dcVkW75p1vnwHBImQ6ToMqGr62A4hu4QwZTTZVLgKeSl9mgcZUtIWEkgdZC&#10;odscLEYmIchrvEOZJyN6y2oYXJilQZt89q8Mu5A/dFJdQ0YUnHA+yhtTbilSltKSUBC9y4lSS7CD&#10;oz/1JUB68eRvhmyxDkzZly8IsHiW6FDjuzJ8uXKze+tsxoEWOh1+VMfekIS022hS1LUAASesdtYM&#10;vLCiOYy/4fecevEqxXuDebFc7TLcYullyO3yrZebe8lpKzEn2u4x40yNJSuhKHkJdG7TQ1N9KfP2&#10;lCav7a9/4Dk+dP2qv+luK5DjPJFq5qxu180uXWIwLVd77+hm3wrtZLui/TzfxeLg1PnqLlutjtvR&#10;LRDAkIYbe6iael5lo5o1R94HH5lz+5l55KiW2fOZi8/PPzXosJ+W1CN4xnCYsAyXGG3ExlXC4ykx&#10;2Ssp7ry0oSCtQBW/hIb8zRFnJtRt1wk26dFkRJ0GY9CmQpkZcOXClRXVMyoMiK8lL8eVDebU24hw&#10;JU24CFAKFBYHW39jvLOAst86vJuR424PJ4846meAWT2kY/Nt8yBMk32Ln+Lm73SYzKzHM6y3mJcZ&#10;pxbUpDDzjS1oYZBoqlxS45ExzZy0P8fZW/x+zyC1h2TvYHAlw8al5w1j10XiEPIVRGXEWSXkyIqr&#10;TGvC2XkKEdbweUlxNE0UK5K4JcCohYpic3LchsWN47Zbze7xfbgzb4dvslon5BdJD+7dJVb7FY4k&#10;68XP6SOC8pphpx4oQogEinULB1WYOkjxhhMR/wDT/wD3SsfjTWrtCxfyhwxLVzbg3G2NXCNAufj8&#10;1+pNWu7sQbtbUSW4XdEeWyzKYB2OtpWlSRimvOi35Wc52U4ndIYkzpuP3q3xWhZZT0qZaJ8OM2xk&#10;0R+540+4+/GQy2zklujOSbe4SETY7anGitKSR6Yx1JtlTNOIYHLjkDlCHxDCzWZZbpx3Mi80t4fa&#10;JF2jJ4utl7tWTXF7LpcaFL/RsZj3WwxpDz5djJqxs3lBcQaySTaWQJ6/uQtqvX2YfsiTUoDq/wCW&#10;s7s6NyAVFYxNuI22N+3Q/pdKD1p+HWCP+R+Jdvyo50s64/zDDnKZfieTYz2b5fsT/wDiKxXGzpay&#10;TE1QE5Pja1zYkZAvWOG6xfromr8T6lvvJT3E1ylTa3G3JaIWJcb8bp3uqtXkHifIaFvxoqodrgQp&#10;djZiMWVxKhJizbjc7hNdualNlUllmAnu7IyG0nhGTQSqyej7+19xvCPu2vZpmXHFm5QsMnxr4lJx&#10;zIJBbjRZbz2d26JkluZkRLnYp96x16MJEWNd4Nzs8h1O2XDfboBS23pa7SZJVRzpYpdMMxnlnGsr&#10;y7FEZviFrzWFfr9iU76SGcmx5q6/Vz7I8qKwza4z0y3lQShLKYYdAR2+xVvq9G8ipPB9qPkTg3KP&#10;vE+G+Q8Dcd3Li/GrmzytAveP3EWAbsgu/DPI8uSLd/LJatqrJGSyhuLVlhzbopobQTWbaiWWYwPy&#10;0yLDcT8lPuC4JknHdqzC8ZV5Rc3RMav19UywnjeYzyXlbysqsj9utzOXycgS3KDTMb9VYsjjSlKm&#10;wpiwz2rQq0ubIklWvIbL45XfGsV5CW1fOFbJ5AP5Ta3sVxfjy6WmXdHp+bzLlapWHP2uLAWi5uyX&#10;7zCbjSY8ULkToMh6KkDvbhMoSSweJBP19neTAyHFfvp47aMPXgFsyHxQy25W7jx2C1a38KhMDnmH&#10;ExV6AwxHbiSMdjT24braUICXGj8qToMd1UUOZaGcj//Q672smkJf/T3bhHcS+92o7xaYgJWtCtZT&#10;7sqQ7E7ZGqQG0b16FSdQAFZF9Q8+A02iTT1lBbDUYPHZ+SZCecZZ3le7ZtUCTUkJ6AiZ+7/4sI8g&#10;uBHeUcfxaRM5G4Vj3GbKVEjwn5GR8WyUody+3K+kd7sxdhU0m7RVbSpJafCB/F6536j6ct3tY34w&#10;Tu2//S/i9h0/0v1Oex33oOb9K9h3TXw+3L7TjiwC83TjrLnIZVJeiCQlxtQdHaXEStK2Nu8qQpIb&#10;GhHv6dfHuqbCEoOqo6H3npPVJNwrL4njiTb+PvNbS2IUhprcXW0L+Za0O9pSUkNKCSp5S0qI2qSl&#10;RI0NQKdfOdztZ7e85p4qp2Uowv24zUqslL405Ii3Yw5H1ykpbU2F92qXQkp/i1cP8ZNUmigAg6VN&#10;PTq1rcpXU5uj8TU7uxH0px01beA6dzO4SYHbAS5GTHd+p2BJLjIQpxTKtvqH6UNT+UAAe/Wwl1OF&#10;rCUax+056PT5SuSbdG8sBlnN0tnI7dMbUAoOI/gMhbCtpbSlwqIb/hoUl1R1G0n0UPfrRXt1LcXb&#10;k9NK5di5eB1GzsOxbhGNarjzfMhm5lxtcSW+9HdQ0lG9P8MIK1tlKVLT2FKClEIGqtRp17NtJpNy&#10;R0eF6zGvI0PaoaWp5D4a2DtKMmQs9z/3ZDrhbqlJ3pUCVDYoj4GvXum04Kh45SpKqHL8eW5LU1Lq&#10;tzyezvS80mjCQ5UBTSggKU6BSp/KKCldOvLTFsrubs3FJS8vEfXws4bDLYucwJkFLkduGw2sPvsP&#10;OLUdzikktqfKVBKQBVIWSRu6zbWem+rmnzI53qVbkJ2rb0xax7SSnHr6zfGo1ue2rluqaCkA/lUz&#10;ucebQpCiKNpHzn3IPsOvoG3k7lqFqdHJtY1ypmfPrlqVmdzcV020jng+8jwCxD5qwPmizRIjJ5Ms&#10;rmJZWtxtKG38jxSrlpuTq6Jq/Mx90sKV+Y/SJ9deux6DJy9bbSyjiu2v/Q4zrWi1JXUsJcOT5e8j&#10;ywXjNDkaNGbjwDVPblp+q3SxGbeS6t4hUV5cltBUAraglCaHroo7VSqoqtDmLu+cHVIcfh3D7l4L&#10;MZuRFZf/ACAoU8iOwlqrZZU2/IjFxKlqKKIKaBZoKHr1WtnGca5o8M97JuiiOhxLhhcByA/LMhxE&#10;B5t1pLrMFxUNpAdSlLav1ZTjbCiFJU2gkqQR8vXtt7J20qR7zyTm5urzHWY3ZoyIcpxqZIT8yvqL&#10;eICYBK1NpCZC3mJZQC5UUUSK7tUq0I2aiopJJFRbbYtbjaI7cSTLeMhEiQXlKo62gOpW3vhtTUyH&#10;EIAU2oBCVpqCdOpAYZs60q7TNrjtqCg+hg3H53lskhjsGRAQ2gqKAKpWUoUACT6dAb2wy0ZRLLah&#10;FXBYZAjCO3J2iQgtpcU6UspUS5UEKSlNK1KdD0A4fHMXeedXJntl955ERK1yS5vQphpbSAkOLZZi&#10;SkhxSUraQAtVAvcQAIUUnKVcWDcNrky4P8C2w0Q2VDelbUmNIU298zX1KkvHaA0docQoEpGh1p1I&#10;Msb/AFOjcmY1FedUlCfqnbdZ0turKtqX3Jap8VBUkK2UO8EaFNaHoBcjqaf2KmwY0lEZTgjuW9xp&#10;ucwokrccZLcx9SWKGi9vbKRqqunQALhXEKWEmXDbmEfwpjKb20VJqptam7lZ57sR51JKQpiQU7v9&#10;7qH2oC7DgY1CtyrbHi91p1DjcoOUYgJ3rUspbcdbTEhtgkEJRsqfX1PUoGucxgRYkNLjJf7T8R5t&#10;lxmZDlR47au46gBySGbfLZWlfzBS3FBRCaUNRiupNUbogZb4YOMy815FnMPQnGW8RxmA01EanR1Q&#10;EJvM91EOTGeS3AZdShNSGQ4QCApQ0SVrLB1jRAkKWRT5aVNSR61Pt6+lK/29ZQIN/XSyXtVAaWa6&#10;kCtNBAkHU1pXoDkI/wBT1tj+PXgDJmvt2+zJzzlyM/dpi0RLZHuUrBMKet0KTPeUiKxMlxoclTLa&#10;1guBlZTXYqmSDSrVlJ8CBGJy79qewl9DPGGW5ihmwtWaI9lGd2psTXrhdZs673mci3Z7b5MPIMfi&#10;SvordLZKESGWmlusIcbCjbzPGM8Cq7iMR5zE3EoUcuxIHfptyayOLUCQCTtmhenrWn9XWSLSaqyA&#10;eDIxJCiteZYqAqoAXkVlQEoT8w3f86Ka6009erTlF0owKL14wsAgZlh6QkauDJ7LUmtNopNClUJ9&#10;v6useqPMAreTYShCkqzPECpQNR/MVmFdamgEsGpANBqfw6aoviTmdGf2v7U/dfsxfe4udhbfvVom&#10;41jMWHdrOy9cbdPk4zx/JuuUM26VDQ81cHbDbJrb0tLBWY6FgrodOsc8bifAusI0Iy71yv4/ZJ4y&#10;cecM2fnpq1zbPl9yzvN7Ff8AkrB5PHmR5HLXd4NluNlWvN3LtY4WI43KDMC3JtLbap1xuct5xTkh&#10;oN5FpcnL1FQx0aYi8TZh4gYDDzVnk27cVcmuX5GLIxuVb+U8IiTsTcs0+dcLxKYVMkykSEXpr6WM&#10;+wlLZfipcR32SQo2kqUlrVASx+SNmXF/04f277rfg7bcaR5TZTd5+S3BlcW0w8Zyi/eR7GN5HNmT&#10;EsRYVkyT6xgQZMhTUeQZLO1R7iN2KNNbbdEZPyUpiRJ+SvNfDHkfKwG4R+Q8ExUcf45IwO2w7vy9&#10;il6RecYt78d6wZXkDqpUd6Ry3kIcfdyy5pAau8luM6gIU2U9Wg4p/Es+ZjyNe3HNOAYXjtkXGdiu&#10;+E3zl+8RL5jlpuWG3jDrjJzC13zM+P8ALbBbLr+nXWZleTZVa7risqBa2GYdOzdQ3vo0AqsmtSdc&#10;MSGm6UTOhD77WVROCfMX7evJubhvHrfaPC84y5Ju94bwqQLwuTf8XymHi+W3GK/brJyNhsLLkXCC&#10;pQcdhTm47xbKAeottKtWZZJ4YHNfnlq8fr9kc66WDnyy3i3Pt2yPEuPKfKuJ3/OpLEC2Q4Snb9cL&#10;bLEBxSXY5RGabUsRogaa3r2FRyVj+pe0p4Mki8BLrwHnH3B/tk2XgK0MP8gYnzXhH/U5OMZHjOXW&#10;/I49hx+K7fs4j2/Gba3crFaLSLRcpsuRcnnUIalIG8LB30k3R+dMmOaM/wDP7lPH/Gr7x/m1kXIj&#10;WMqteQZ2zcBgvId2/lK35baLlgnHGY8Z5hClTmFtXW04xyditovTLrKHG5C7U7FKkdxwpmOmVvS3&#10;jUSWORDfJh8XTby5fb1zfxjerlOujt4vUqTm1oXIvNwlzV3C6PynVPOku3GS64pxZ3auE0Ner4Lj&#10;gRlwZ0//AGLMs465z+43z/m/BOGW3H8BR4bZnjt3tuJvWC547ZL3feUcYfxm1zrpi1ltFgYnSrb/&#10;AMlAbWPr5cW0d90rV3CMMquCVcS0arNEEONeQeA4T4t8keI2buWGwZXOzHKW7wMtyOy4vcMRuxyj&#10;jCbPt99x+5YgnO2L3jd24iCG4jV4h2mQqcp2ZEkORoq0XTWqDqQ028sBruO3LC8IvMbJ8M8g8XxX&#10;IreiQLdf8Vzx+w36EibGchSvo7tZ5MO4xRNhSVsu9twb2lqSapUR1eqfEij5HQ54TYvleafYV+7b&#10;eYjGR5jEyflez5dacoYt94vi8zRi9t4lvHIORWiaph24ZSmymFIeuEpgPnutvVUpaFgYpNOUWngW&#10;/K1QiV5Q8tOMOX+DGOH71kfG8OXZ7d462HHMzcyuQu+QMY4K4/yDEXsWnx0WZlu6WK75BkMm820O&#10;qTIszkyXGSt5l5IavCjl8VMWVo6ZDYcey/GMHt98t2IeRMWy2/KoiLblVqxTLr/aoWUW9DUyMLfk&#10;MC1/TM36Ehi4yW0x5KXmtj7gCfnUFXbVcwovkdEnmnjl3wn7KP2V84z/AAu+RMd4q5Cbvmbwr7aL&#10;vbGbXYL7GzO94lGywm2SJuK23OLZCYZYkSWEpSZjQKd6kJOBNOTq8CzT0pEQXlB5eYF5TYdjmO5R&#10;knHtmuViyxWdOXyDfr3Jeu+X361Xi38k5DcormOt1u/Ijv6I9LcS4AhVjQKL7tUXioY0ml31KNNZ&#10;RbNXRuS8Vzjjfi/x7wPHMBzPPLfmGMsYrecCxBT/AChm10Vmt3n2awyH7XiyL5fVNR8nXCa3ySe2&#10;nuPrWG2QxZyinTUmSlJrInA/1E9sxXEvPzEst5asd5ZxfNPDzH7Fhl3Uu7WrHnORbJkmfwC5Ivlv&#10;tN2j3JWEyLtGmzLSlbLstDjIK0srUVY7clHVVlpJt1oc8slfCz/ZdTnuOrebKHG1JjX4q3tqCg4d&#10;+PuJruGgIp8ajQ5NceZFHyJq/tp8jYp5Dfdy8Qsy4a4yjWFnG835UyzkKNg8e83mx2u0X7jzPhds&#10;sv8Acl4ljdtxyztyp8ZhtlZDBmSCiKltDjcdqspRaeIVarAZN9yDHcXwjzx84cV5Ctl2xTKrt5QZ&#10;vmGN3S9QsoixF4RkU+53yPMt1ti47Mt2R2rLGbzDkxri1KSI4iLaCVqcX20ZKiVcSWnV4DImFcfW&#10;+RFuNpzwRLhBdalw5Vus+Zx5sSXGWl1h+LLj2JD0eQy4ApK0LSpKkgginVtUVxK0fI6XPscWi68z&#10;ch/dTz3B8AyG34Ny54q5DjFtkORMjl2E8l5jcstuCcLteU5JZbIrILzLeuMqWW0oWuKw82hZAKFK&#10;xTabVGWinWp//9HtJuVjxLJGXI1ztzkJTNGY8tndFkxw8SvdGea2Gm4V30ITWtK9AY1NxC5Ru0xZ&#10;1WS52xmIpEZF2jSV3Yyl12hdybt8jsMBIFFV2+oIrSgGGXSx3ZiK40cHj3KdJWhm4ojTbjOsspl1&#10;sMTDKahd94tqaKkFpw0cQdSnqGqxcaYOte5jk06Oqfijh5+5p4qu+OHPuXWexwX4OLXM/wA58dto&#10;UVBrEbxJedNkbfTqt/FLml63kL2uBthtRHzgn5Z1/pvym9u2VH+26Sj2p/gz699O9U+c2Nu9NrWq&#10;Rn2NYf8A1ZjPeMOfJ9r+ms0lx2EISkoZmbFEOuBSlJVKbZAJcQNKpKVe5r18+6h0mMpSuRWL4H0z&#10;pnV4xjCzOWXH+ORJ3w55NtW5ttKcjcWzISlcltCUtsd1oAlRWpKlFS0+/wAxINKe/XH7zY3YPVFN&#10;KlDpoTtbpR0NaiSjAfILH7xZmkrlAPSEp3uPLQUqQugBSlJJSAog7daj+rrXqatRlbuxq2jz3tlL&#10;1IXFPIJ5ln1oatDwWtiTIQ2fmStujiQVKYW9QArKAKBYI3DQ61HWJThpjGMay9h6bNudy7g/KRtc&#10;jXmLeZcx5ClrR3HI5Q2+pNHnl7u2HNpSyrvBI9dpr7gde2xqjhI3SpCNDS0OM9EuCkSO8iI+lbLz&#10;YdbkO0SQgOEJqpxDqmykUAA2kgAnraZrwPBfcJSWjI35xnNf/UmrYlBc7wbYS8opcWgJTtSVBxNW&#10;lBCdEpTtr66g0x6Wq6Tz3v8AHKTeCHs40ym0y47SWjVxJdWoJO6KyhJD7zamykbvmJU6STuolOm4&#10;9XsP05x14JvM5zeXPmbUtDpFYDzOKblabe59cp15MyelMaFGeU4UxooQNzqkr+dEmWKaU+VsVNN3&#10;XadKdiMoyjWslRJ5xjzZxfV3fladuLXpJam/1N4YDbPuJcfp5S4ByWbGj/XS8KuFryW0spC1OPIt&#10;Ty2boGUIW27udt8t4ABWu0fDrsOmtWOo2JSfkl5e+uT/AJHE9STu9Pu8ZxalXlTMhIwnj+4pSzI/&#10;TlqajrTscEJTMtfcSpLqu8sF5Sw2vULSlKkjTUDrs427jdY4JHCX5pqMuY8TE+NEymkTnLrFSFOC&#10;kaT3pUUqYLSlIet5kUQ33qbloc3AEEGuvW0tWJpp6lpPIb2tWKRLYy5Jhi0w1Ou/TOIYmy57S1Oy&#10;ilanmlF1YSXFhK20JWKildSOveQbFjQrtDCFW9yCmOF/TuhX6irutvPlzc2zIWkMtIfUEjayV6mo&#10;oNAMhhxspZjKekwLPKIZWtMbuPKdQlof7xbU/VxIASTuBKKfKdCAv2q03qWWJTUKOuRKd7iktRkK&#10;W80Q5VjsuPsOMrQkBKtyRVVTWtOgHCYVHuqf4bjaUNtPRmmmUTt7wBSRtfSmOiidwA3KcG30rWtQ&#10;HCWtp/Y4zOS8yG1EyXYsl4MFtYUE/UsgR190qAPyL+cU9KkdAZna7YlqEly3xpLukl1lCTGW9NcH&#10;8csSS84HFUDaabzu3UBpTQDY1utkpaAtiOgoWwXUNpPbDwVUpjrAqllSUpopSSjdWhIA0APrxl57&#10;tuqtcRbrTjSk1ZbS5G7X5QuU7NcUnYAKUSNlCKKB6AUW7Qlp5aYtqhvOOpLM9T7KZBeW4gb3FSW3&#10;mFuNLKAUJOwClaAjoAsqzvW9SZbUR6JckthuNJabk9kNKpvUGw0+6yrYNqih0ndRVCdCBhV6wa/X&#10;B9NxlZFcHFJcedhxoNzuUnRQjpQgpksQHS8l0FY2NJG5VDX3rHU6SaSp4g2n412a62m+Zeq8T5k+&#10;c/Z7U2t2YUpdo3cpikEx0IJjhbZFU91YUoEhKfeVqWDeAHaLKjTQenxBFRX9nrT49SDHsiITj1/W&#10;T+Sx3hXqfQW2Tp+U6dAQd/dp8/uMfCPx+4Ix/kXxpxDyj/64XW8Rrfg/JDVnlYBaI3H9tsVwm368&#10;QbtaL19dcxJyFhqEhlttTai4tTgACV2jHVXEhuhzzJ+954xBxbP/AMht8JUFBIG7DsS9t1QdmFUq&#10;T1b0+0rq7DLeP/vReJmQ8j8f41k32f8Aw6gY5led4fiN4n47h2Gqv1vhZXkVsx1y42dubhRgvy7e&#10;bkl4NPbUPBBRuRuChDhRVqSnV5D8vujeb3iD9vTyXPjVhP2wvE7lO82rAsYzTKMsynjzB7HbQvLl&#10;3NVos1jttrxB6Q4IkC2B2S8+6ElTwbQgBBWqVbrGtQ5UdKEb6fvncKsqIa+0P4JRzSo3YbYggkj5&#10;UJWMO1Uo10HofXqfTXMjV2D6/t0/c28dvM7y54w8Xsy+2F4g8fRuWIOcM2jMMRwDCbnKsd6w/Drv&#10;mbabna73hoamWq5w7K7GJZWh5p1xDnzICk9VlBRSdSU6vIyzk777Ge8Ocz86+OPin9vfCr3xbwLy&#10;ByBx5Lbska6WeBIexC6Xm0ZNfrhjWC2SBi1jg36RY5bzUZW95+O2d6nFhQEq3VVbGrsI7j99rjpx&#10;SpA+0/4HrXJcL6nF4RbVF9Tw7inCs48rctwqr6Akn06uoJKlX7iNXYSs/bQ88PGLzds/llN5F+3T&#10;4t8cXDxe4db5yKsG40we6wstxdmPlTk+xlq/Yt9Tbr9Hfxcdl4LXHcRI+ZKSiqsc46GlVslNPmME&#10;v3+pq5Gv1hcxeV4Z+PUvjy5QWYrGCZGjIb9ZG7ElDDlrtNwtL13asE1mA0hoBKYbbIU2ChtAApb0&#10;1zGpcjUA+/taW0kN/bY8EAE1CE/9KIaSdtfmSfrPSg9Kfu6elHm/cNfYKlg/1DicaucPJoP27PC6&#10;2Sccd/WUP43gIxu/oTbx9Q4LFf47r7tkuq2WyGZQbc7LhCyhQG0nbWNGNS4RRNX92/7qlu8Wbt46&#10;YLA8ZeMOb18v8TRudi9zXb42R2XFLZc5jdqtlotdoba2ryFSlvGTMDiWw2hKEpUFEisY6q4kt0pV&#10;EMUj/UAyoTzrEf7enhDRqhUocYtoqkaKCU7qFSVUHqD76dW9KPFv3Eal+kN2P/UiclYZMdueF+FP&#10;iVhtxdiuR3LliuJXXHbguIuinIiptkuUOW7HcUkVQVbSQCQdOp9Ncxr7DH8p/wBSvy1l06LMzLwt&#10;8TcvnxY4iRJ+W4pd8mmRo6llz6aNMvN3lPsRgpRVsCgnca09T1KtJ5Ea+wQD/qLs1ipPb8EPCRup&#10;SAlvi0nSlE1P6knXWtf29Q7STxKt1daL3mSWL/U4c8YxHfjYn4teL2Gx5a0yJsLGcTyDHmJUhvc0&#10;l55uzZREaluob9FLTuSDQadFaTdKltXYINz/ANSdzHdrg5crt4geHtzudxc3ybnd+NZtwnynQlIL&#10;024TcifkvPClNziio6fDqZWVGnmGvsA1/wCoz5lSAU+H3hcj/KAnil5JUrXSovhoNp+Gnr0jai3S&#10;o1MXY3+p58rbXARa7f4++OFqtcVpUeHabbjmTQrUwyoqU4yiDGyhuIywd5KkoQAonUa16t8uv1Ea&#10;+wwtX+pK57aSrt+JPhm26EqcUTxg+AtRNVKJ/ViVqNT8TXXqfQX6hr5IIo/1L3ke06lTXix4cMKa&#10;UFhcfjO4BbVPmQtOy7bgpugpT0Pw6o7UU6DUzKZ/+qD8xbvHdh3Dg7xnucJ9I78K5Y1lFwhvtgpK&#10;Q5Cl5E4y9sKRQKSfQU9ur+jHDzDWxMR/qSPJzYkseNnhy2VUASOL7gCFH09LwnbqB6ivVZWYqmI1&#10;syGz/wCpT8qccnNZI744eKS4VkJmXGHY8KvGNXeZAZAdmw7ffot4dkWqTKib0JfSlfbJBKVCqTT0&#10;+TJ1dhLZ94n7wPKXhPyXwPxtxFxNxXlDPJHCcHm25X7leyO5YuM1fb9crHasftFvZlwokVcCPalP&#10;SZZ3reU6lKQhKTvrCNXjkTJ0IcVf6kDzDNdvCXiclNEhJb4odJoTqqqrvSivb4dZNEeTK6mGIn+p&#10;O83bd3RaeMfGe1GTt+o/TONp8Bb4aJ2peMW/Ml1KakpCqhJ1HR248K0J1PkS/wD23/u9cm+WnCXn&#10;LyBzhxDxfcMy8RuFlc1Y4vFrS9aIeZ2tzG+R7r/Kt4i3R28Ow3I91wZtIlx1pq1LXVG5CVHG4aaV&#10;ZKlUhd//AOkrzgl7ZEbiTxegNSUpkIjDiuU8mO2+kPNxw49kJfdS02sJCl/MqlT606yK1HGsiNb5&#10;G7uJ/v0fdI5ci5KjjnijxvlWfDYrU/IpX8nxrBaLSmexPfiF767NoDan5ybW6lGxKqrSAsp3Jqdu&#10;PAjUz//S7TGwwGkLDgcATvStlxK1N11DhC1bVbakkg1Ppr0CyRch8R0qU24UJbcTuS2lZQTuqkON&#10;hdUo+YEmhGtQPboC17IklsFGx0I2IdKF7wW9wDpUCtt9hDSBuUVigA9fUdARH/dy8b4XkL413HOs&#10;XsQuHIvCK5WW25UKO2+/e8JfQlGZY+h5NHZcgQWm58Zo71LehFCNXDXQ9e2T3Wxldgv71pVXbF4v&#10;8Tofpvf/ACu+9K5L+xdw7msn45eJwb8mWNzHbrJlQkuORpCQ/FdaP8NTa0pWe0FHckpJrSvXzmVp&#10;XE3gqn1a3dlphOmK/EPYTzHPhqt8NclbXYWAgvOhaHQj8x1V8hoCKH8OtJvumt18tV2ZZHRbHqko&#10;yhDtH0YF5ASo78dpy5tto7YShaUlvetsVoNkhYUAkhJojSmvXHbvpkcU4M7Hb9Qhci1Jm+FeRT14&#10;takqecLKW1sOPIU8nehai0VLWn5iE+pFTtNCR1p/9vcLiaTwNpbvWmtUcGaln8hMvzBucdVGLqVA&#10;hSnFpCVHctQbdQhaVVqlVDpqaenXvVh5pCV3VFKLMjs2Ut3Oc2khr+GytbRcUkICaKQZBUlvutSQ&#10;ndVLnru9a+uWVmUIt8CipRto3rgdxXEucKRGdDncd7RW3vQgUUPl7xSkFzcn1ArUH1r1iXcYrtt6&#10;Jaq6WP3xmc/JVFlpejKeU0ltaXGz2XAkfw1lKnAH/lqQiu2gNaa9RHWrkZROZ3MIenO200q9w4mx&#10;zGITqVJvTcnc2txT5Wt1SlLCVSuwogLV2gBqNKlIGg663ZKymmrtcKtnE9Rv3ZRUI2GsaLsDWVXI&#10;53iOQWV5jtWe52W42dLO5SR9O/DeiKCSPmK0oXvUvUlR09eugs33cla3K/xxcaeDRoL23hGzcsXE&#10;3emmn4oiewji25x3m6rhKfqhhUX9QRJeX9E6rsLZj7Uy1Ih6dttBQUmu5KhWn1SyvXcZ2sIzx9uJ&#10;8ouxcJSg3isPYOnsXHrctMCQ8Gyshpcx1m3T0rWjaVIKoJYoQhaDVJCfmGlTTrZ27dIrTLzLMxm5&#10;rVi1geaeCZtvS4yp9qehfex+dElJSl2G8AzdWA0hYINFobWoa7U00ypp1XFAUBaIIkoTHyO0rLzb&#10;/wBKJWVx4tweWk7FRjHkXNS5bK3kkELTRVQptWpq1RyckmDH37DtWYKJ1jYeW8UfTTMwhLbcX/xU&#10;soYiPolMKdQQUkOqIOtRXQ2li8gZFjtquq5cVNuueNXCc4KfSzchgHe8ltRW02XVKkoUNvyjutpJ&#10;BNK+pNPIDh8ct+bg9iXYvrw6l5LzAmsPvtigZko7URS0uJaUN4UVUCSqp06kG4bW1mDJbSxjMpTj&#10;QKW32mpTkFobwpH1L8ZUNuS2EfJu9PSqiQagbGhXPM0uusSuP1SkJUH0/RSC86lwje0QhyAw0HBs&#10;okp7itSa9AZVCyC6lgqONXeO+2lbzsWU04oIY1QWXSzEbadCN+4ipcQfT1qAFJObuJLZexa/ISko&#10;SlcttCLe+NqStQckJbkor/7sKbCiTrpr0BkLeVtvO7W8Pyku7dFogPNMNhtRb7SVyXoqNpT8w7Y2&#10;IChrU06AyWLkKD/802C7xVhaStKiypSVKRtb2MszlOAHbtUpOivevQGOX+/Y+Zj7MmC/CcDJCkXJ&#10;lbYVtCVgKbS4t5vaoUUpXygVpQ0PQGxPH2VY5dwy1+zLt6yi3Wdt8RS8JKN8y4qaRLRLaYlgEoWW&#10;1FISsV2/HoByxI+JFAQKg+oGp+GpHQGNZVUYvkqgrbtx69GlNdLZKPuCOgOPz/U9u7MO8AI4JoI/&#10;Ob5QE1NBbuJm6+p1ofX2I9q6ZrNG3XIpPgciC1LW7qlKU71D5iRUJIodRUqr8a9XKmccWgvct8NN&#10;p3Lb/wCt/DKFAD5QHOT8UACqe53fD49Q1VNExzRNz/qPFJX90/kUrSolvhngtr3J2/oV7c+VJolI&#10;T3fY/wB56iHw0EsyCBMdS1glKdm6gI/MCdSUpqlNBt9vT4+nViCW/wCxZGcT92rw7NaETeaVivzB&#10;Sf8AodnQKQVEalJoCNff26pc+EtD4pdw1ry45G5EwnzC83LVhuZ5Ni9uybyj57GSW+w3mbbYd6aj&#10;cq5mmKm5tRHEIlpjtzHUioJIcUCCD1ePwxZV5sZs23QIQkKCAEBOgptIogJ2GgAr+Onv1ljFOKdC&#10;DoW+wVraPuzNkIqv7fl0VUKJBT9NyoACR6BBqK6a9ea425ItHN9xzfSH1NW+3lNU0tkAjamoFIjR&#10;qU11Sa/1mg69EUm3gVEyJKed3FTZ3uBdEkg7klO6lEEhJAPqD+/q2iPIFs5xaLTdkFB2/o92JrUr&#10;RsgSCokeu2ifjr1hDOoX/UKSEReQft+SxqqZ4HYuhoCqUVRfre73F7aKSEh6oqPc/tGO3nPvLy/K&#10;c3j/AH31ughvuL3JUUUAJHzBZUQE6lR19/TrIVMdfiyS4QqgqFFSlNmhQKqBSg1pUKFa0Br/AFyq&#10;VxyBjsyMt13ak6KUSafLvCToQVEJGo1PxH4dZEoPJECPLYeOzcFlKASraor+U1FPlV+agJ1oB7ad&#10;UkknRALMocaQFKbccG8JSpR2nUpG013bilJ9tadQm06okX4+4kqS223sQSfUA+9UhISdpHxNOs1F&#10;JKpAHNkOpS0lY2n09E70oNEU2k/7qvUa19a9Yn5ZOgAzWTt7W1NPlWVUVtNKga1VU7RqK9ZZOkW0&#10;DHrhCecJolwJUdqgkmgpQ1AWlNa6ae/WPXLmAszAk/8ADZArWillRCyF1PzD0FEn93v1Vtt1ZIqM&#10;QpCFtpUFg6IHo4FUBV8qkhQWdtNPw6J0xBlDVtUFNOoGxJG+hNRSoNQQDRWlPj0bbzAfu7jjWPZA&#10;kiu+xXdQIAUQE258bRu26gCo/b+7qAdEv+ombE3lj7ft8qpRvvgDhcjcKAqLGSIlhRoPmH/q4rrp&#10;XrFb+JlpcDneUKKIoTSoVUkqCR+XQ6UBHWUqCBxY20CfWqdoNaKoCFfKBrXoDoe+xIP1jj/7t+NF&#10;Py3fwBvDwbqFqUuJbuWIKqBVa/8Az2oNPfqlzJd5aPE527bV21WZZXu32a0uHaTQFdvjk7h6aq9f&#10;X93WQqKrUl+LvDTj7fdCA92JEhkLLaipsPoQpKVlNTQKqNdOoB//0+0JluK4F9tQepU/wpCC0ijZ&#10;J2toopr5VUUk1r6jT0ELJCG+6zIomDHhO0CkBceWy6vut6EM0CitTVaEkJ2igNehJRVreS3slh1t&#10;BS04lhPyvoO5IO6SFt9xRFAaBOxIA1JoQEHIGIyoZiRy4lgJcQ9NebTLabddQ5GUyplSVFpDqSUL&#10;LgBCCQD6no8Viqrl2Dxp28jhy+6H4jt8Cc7ZVY7ZbxHwbLlys742U3vkx4tkusp79Rx1p5aEFa8d&#10;u3dj7QCQx2jU1qfmnWdg9pvp2E/7Txj2p408D6x0HqPz+ztykv70PLLvXHxVCCm/WQQJjzaFOxnk&#10;uEAqbFKhSiKqFCE19PSn9XWqc3JaLka9hvo1cnzFzGM5udmCoy5we7SkbqneFBJUlRZUSFNINTuP&#10;uodajebSFydVF1N1s93ctRSTqb9xfk1mY4GzLaQhwpbLRUkNFoHc4o91KglSgfyj1rXrTXdjSNaV&#10;7zo7G8bjHHE3vZpKbgtpa9haTR5aTsUFtKaGqKVSpNSDQApBBp+GtuWtPwo2du83R1xNt4ay0bmp&#10;zZ3VqIQO26ylxBHylCkpqypSU6moA1p147+EGjYWFrjjzHg4hbIhTHK3lpDDzJdQhTbLPfWlSxTt&#10;JooyAqvvQn2616lpSqmZr8pxpHSqUHWWeUl+CyhBeSuOkUQ4WykpAUe4vshvbvSRU/mp1kjWSVDl&#10;N5qtTm0vLIUmMlucWW8VuvW9P8Pct2WpqMiOdHFhhaO4GgCDT5VLUoV1V1sdruJQm1E0+428LkU9&#10;Veyhta35zaXrQbbbbq1cn30rSp1tYWgIaAccJWn5Bv2BIArWh166fabiNu1KCuJt4nM7qxJ7hTlb&#10;okzSETEb+8bvJavFrhwlPSnEtLul6t8pDLj5eSFsJcgzadx9IS/FJSNAHNp6+xdMpPY7KfO3HjTg&#10;fGeoR077dLh6j+03FiuGpgT2ZN1iiHckQ2I8e7MZJdb8mc+O868kJkwptxakJQ2onuJKShf59xST&#10;t4Qt2panCj4YtniM/jQ8Tjh2XIuX1D8MIQ8HGYU7vRnnVIbaWi1QBKeXBdWqiXk1QkkLGg25vUhR&#10;uuQPRsTxxE+UuLa4qUuPMzBNRcVpbfWpYDriYbkNmLBUy62mmx0naBUJIA6thSvAC8xglpkIaubU&#10;VxiQlS2pgTGvDDilsujcr6eIpueVyGlq7Lye4gr1FdB1INlY/wAb2C4Kd2R3JLL6wVOXBV6afbKv&#10;madCJdX0uFKUVWhe+gIJT6dAbZjYLarY6yzMRCWyxCIM1Csvjux4zhDDgh3NnvwxNTqFBKi8dFKF&#10;CaVcorBsGxoeGWaIiLb0sOs2xottR5UbJcgjKaSd5NIqGT9VRI3qopRJST7DqwM/RjtoWwwiDOvs&#10;hqUpbDCDmM2zOq3IUXwiNOUR8iVFVUL2rSapJHoBncbDJ0ZhhUa436U/bqNxxNyaVIdShSFBBeS2&#10;5NdeUVKoklJUSPlIUNQCsey38uO3ODlObuONK2OxpaL2tkPNL2PtoZehmJ2P4NFILaAPVSgVV6AH&#10;3XiZJRMkZPfokNCHIjkGZg0eOylCTtQsuSm5jriWnnjRxokL3AUptBAHkRbmwytTOYriR5HyCPLw&#10;pLbu9Gn/ACRTjq5qUrbqP4agpVSUgEUACBJvl5sjUil3wW9tLhqbaGUi7QJYYQpxVFrmWK2pZbSA&#10;UqTvcc27dNa9Aba8dpt2uL2WTLjAxW3x1wrCIDeKXJm7wnErfurzq3ZrDMdLrikrQpBLaTsV7+vQ&#10;Dl1flJHuRrShFKjTSvQGL5m4G8UyhQJFccvQJAFK/p0mqtf3fs6A48/9T+2p+1eAsNLzMdxVl57M&#10;db7zcdtxbSeJ0lKC9RC3EpUCRqpINSKdZLbpUrLgc4nP0XxvmXyyTvHtGSWOzSbe+cksmY3aLOYt&#10;t1QzbVR149IfbZnmA8pclDrcl2S4FMpdDoS92m8viUNdcU21g8zcExmZUJ5+Zz9wRFiw2JMeRKlv&#10;yOWcRQlqNHZUt955dCQlIJNDT06iTWl4hZona++5I4gP3d+WUc0yb+3i6OCeG1RmMYnQIN3VdV42&#10;5+mPKE5xou29aUTEIUirYmpa7hLIeT1jg5U8sqFp8CN5Fz+2+069Dj2XmyVCVcrelu8Sc2x+NNZh&#10;typImSEQW3VBuB9PPH/LrDkp1FvZIeadferk1XF+llP+1jvvtBSuMbj96Lxef4d+rRgzSeXpFit1&#10;ymRJmRRrXbvHXIrdc7rfWrdMuLLDk6+915xwOdlK5ACQhJDaaT1aV5i0fiG3coL8VHfMvzcjeSUn&#10;NGpQ8p+ejj7uJXaFFEAw+ReRZE+2X6AqbCugk3GWICI9E0IWPnZRvd6JtpaZZBrHF0MEym9fbrnW&#10;ic9juMcu2S/rsciBZ4i84xpy2Q7wbeGYN9uT8i8XBy4mPNAdejpCEPOFSQEMhtAsncS+MjDlUkm+&#10;wOylyB92FVvdauYH2/pkaQq0OJuDDU+XH5UcjwVLi95P1Ultla2mv+ItCCQDQ9Vmm3GhZYJ1OauU&#10;0+q321yFIhyWXrXb3WJTE+KtlaHITKt/8N8JKNp09DXr0Rkk3VlAGKh9tABfjhSFthX/ADMQKNQd&#10;1El4EUrrWop1bXHmKMvuAbTa74pUyEwluy3R156RNioqg2+SFMJq8C668tQShKQVFRAFa9YG0k8S&#10;Vmjp9/1CX0cLLftxC/yGLQ4vwUs8ZCL0tq2d2dbrliqp8RJndpC5lvXMR3mh/Ea7iSoCo6rba004&#10;l5ZI56YUjGEoW6/kGNblVbbSb3aQsJC0/OSuaarI9APcdXKCVdZuJElSL/j1VBKdL1bKpQmuqkiY&#10;oIWT7VPr0BhT6sbS/sRe7HQiqa3q1hKRXeSf+bAJBOnpWtadKrmAL/4c7b1b/j1FNgdz9ati1KIJ&#10;0SDIqkk+tPX8KdAJ8mRjaUtoXerIpKfVQvVqBr6DeEyafE1GtepTo61IBU3TEkMgC7WYuNLJ7xvt&#10;t+YFICGy19SACg6g0qR69HKubBjk6740CT+u2cNrSApIvNuUXFJUSAG0PgpASfidR7dZIyVMXiAa&#10;FeMXDYByOxsJUrdvdvVsSsbUgDclUuqaE6a+n7OsVVzJFqFdMMf76JOVYshxSdzSnL9aEjcjQapl&#10;USVp9T8fX4dKrmAu9cMHYUpZy3GalISoNZDaFBSSSfmrKpuBHqKfDpVcwXx8mwZgNON5bigcST3E&#10;qvtrDWxRSFBCPqTtQRT/ANqtT79AK7mXcfJZcT/OmJkpTtSlN/taVKNE7CavgFKCP306ClTGbxlm&#10;ESrFeY7WYY7IkuWq5tRmGLvDlSpLz8J1tliPHjvLdeffdXsQhIUpaiAB1ZuOlY4ij5HSL/qGIUqx&#10;WH7UmTZWxIxlM/wZi4rKk5Ayu0xWMks0Li66z8dlSZoYai3yIzcS4uItSXtoUdtAqmG21WSfEvLJ&#10;HNt/OGJoUT/OGJhR0Uf5htBBSKj0+sATU+vr69ZKooVGZYkaVzHFRrUhWQWdNKCv5vrB7CtKV9uo&#10;corBsg6Uf9OShWa5v9w62YyG8lgXvwcveKSZthT+p25GRXi/XKPYLE7LipcifrN1YdkKYihRdcQ0&#10;tQTQE9UnJOlGXimq4EFXjry1408a3GOjnvG8f5DgKseO2SbjszI1WC/YVdLTcYP8wqetEp2EuRck&#10;R4rkdcR9cZYW32VKS2691aur4ZEUpmhwMvzD8G5sGPHe8ZuLHJVubTCtrzXKD8ZlMD+K0p66IgMQ&#10;pNzuzbK1KDy3Vlx9xK16Rmkqhujo5+4q8z//1OkZjz48Q5zf1GR+V/C1khx1tiOyrOsYDU0rCv4a&#10;GkTVOOsJVTfqkJRQ7j69eN9Q2VKrdW3/ANyLaZL8rp3MMn7nv28rE4uOPL3hFpliOZL8tWY47CUo&#10;le0rQXnlMOH5twQ1sdUE7k1rXqsep7CarDdwa8fwIo+Ri6PuvfbfUp90eaHj32dyXQ9J5CsDR7SU&#10;Bspkuzrgt9yS2/UpUGh8tKE06yw3e2n8F+L9v4EGKXL7uP2z4wVJV5n+PAcZcW2DMz62OSCyd1VQ&#10;m2jWY0VGpCkkBNKfhkV+zTG4iaPlgRb/AHF/Nn7cHl/xEvF8I8leF5nK2G3tifx1L/nTH47+Sv3J&#10;LcW64rAjiWp9SbwhDQZLmwfVtIGletH9QW9vudk5wmneteZZ1pk1l3G8+nt7Pab9QuVe3urTLhjw&#10;f3HKvy5jj7D8tRBS6p11DoKSinZK0/kA0XuqF+nXDRUZvWmmmfUFNqNuSeY21m2GVKbS6hsPMOpo&#10;vVACKGoSUkVWsj8pNCevLfbhFqMcDY7akpRVOJtvH8ekyFB2Ol7e0AkortR3DXZR1tKSUISddwNC&#10;fw6087sUvOzo9vabWCeZtqw5Fc8dcVCLW9mQV6OFbpjuAJSla3CpCkp1qAkbvj1r7sLd7GDTaNnF&#10;yhRUdB0vG93MYtLlJUGlNM/K62WaJcSXFIjLUKkLNTStRoK616027sJuqVKG32lxtLGiH4cfzGrv&#10;GiOGa7/yj7e1haHFllhte1DbjBo52y2RUFKqqUT1rJw4NM9krtKt4jusactLSG0LloNEhTzj+5W1&#10;NVhLqJCQK9xQohJ1AHWSGiKq3ic91BSljp4mJZ/OgOumLbJzkph0p+pYeq8XkUUWksgEOoRuNVAm&#10;oSa+pFM9qUVJ1WR4HGcralcilPmIWPXVu1xk0ccjurQ4y0wWm2FpW6tLSC6mpUSVVS2EgAEjStet&#10;nt7q1UrmabfWtSlKtaGgrr9zDwv43znJsTzjmmFaMuxa5SsVvlvh47kE5y2TbTJMSfBlvKs7MOWt&#10;h0LbPbdfbUBVKtx6+39Mlej07ZN2W4+nF1WPDvR8I6najc3+7cLsf8ksHhxMztv3a/t3NdxFy5xi&#10;OQVoZMZcKzZRGciPgbW/qYkKwxkvMp7aFaSCpspCSgg1G0lvL6SUNrPTTkjXqy3+ePtDcj7uPgRK&#10;ZbtyPIW3Lt7b7YSXsXy1D7cc7CXmXhb+5vBHzJCkFR01OovHfuSSlt5+wh2JL88X4l0b7sfgU1NL&#10;rvkRAU24pZa71izRKgsAIDoZbsJYDa0E7h3EnT5gder2945SlWzcp3FfSnzj7TO4H3h/AOKhpl3y&#10;BgSlMpc3urwnO2mZDAFWYnfat7iVuoIojcg7SRuWRXrIt5jjt7lO4jR/UjPIv3nftyMxo7bvkMwt&#10;exAdbcwrN4SymgoiU8bch4kpoFEVBNdT1PzkFStm57P5jR/UjYFp+859uGOI6G+aG7glUlTjbdvw&#10;PP5brRUlPdkOb4KBLShaNylIR3aDTd69Q97BNp2bnhGv3k+nl54+02PC+9V9vIMW2Ynma829Rr3N&#10;mCcnoZaUHnGi4qLJsKILrdEklVHFJ3UAOvT56GFLF11/pI0f1I2Gz96bwZMUIb5Uv17tbzTb5mW7&#10;j7I51sUpRK0J2x7SxJZddW4moCapJHy16876vYUmvRu/+I0f1IIp+959utLzUZ3kLJUSZAVut7PF&#10;eSqd2r+R6Ql9NqfUl5JCjtWoOr9kaiqPVrE3KMbVyq5on05NVTVO8XWvvefb3trT0mHm2WxVt/wH&#10;A/wrygt6egIIQ1CmwMZCvqNwAcGzUGi9dRf/AHS1pb+Xu1/0kaHwkq94Az99j7e8cJmLzzkmNdn1&#10;OLcbn8J8ySWY2xC1b4zsywwIzZWlNE7aK0HtQdJdUsxjrdq5T/SFblVKqr3glk++D4AFp+7M51ns&#10;ESy6H3U8McsQHJaUAqWtxD9rbYeYSlz5V7iEn/2fSi6xtnRuFxQ56WWdmawdK94BePvd+CYh/UQ7&#10;tyVdYLTiUruVv49vyYKGF9sNLXKvtuK+2dyQadnXaPj1E+s7SEdWmb8EvtYVmTdKr2khH26/LXhr&#10;y3t/MGU8MXDL7haMVu2JWm7ry7FrvjT8edd419ucRiC5clGPdoqWI6iXYv8ACQaJ9Tr7druobu36&#10;kISj2SVH+D8CsoOGdCSn2rU+2or7D3/Co69JQTZ8JifElQpaFORZjDsWQ2moU5HfbLTyEnShU2sj&#10;oDBOdPFjwx8pcKsGB+SXC3HfNGKY3cUXqwWLknFGshRYb0IphuXK1POMmRbZciIrtPKYcQHm6JXu&#10;SAAA0s/Zq+zEDUeBfjQAg1H/AOThaqafN8xXVQ+X9x6EUXIzzjP7X/2pOF85x3k3irw38e8F5AxG&#10;e3dMXy+ycaRxecfubBqxcrPIlMSkQLlGJ3NPtpDrSvmQoEA9BRcjYPkJ4Q/bs8sMgsmW+Sfjjw/z&#10;TlWNWtdisuS57gbd5vcCyuSHJf6Qi6LitzHbciU6txtlxa221uLKAkrVUSaDR9nz7MbQFPA3xkIH&#10;urixldAR/m3NEmu7oDfnAvhF9uzxdySfmfjp4zcL8NZddbY7ZLhlGA8bQ7Jf37O8826/a/1dqCqe&#10;xb5DrSS6024hDuxO8KoOgMZ5T+3j9rrm3O77yfy74fePHIvIeTOtPZJmeU8R2e5ZBfpTDDbCJl5u&#10;Cral65TRHQlKn3dzqwkblGg6AwX/AORSfZ3SnTwG8VqUSkf/AJDrET/uin/pnvX/AB6Ac1wh47+F&#10;3jJYrtjfj1wrxnwtj+QzkXHILRxrx/b8WiX6e0yuI1KvTdstzKrm6ww4ptsvlfbQpSU0BNQG8XT7&#10;Y32i7rdZ96ufgn4tzLpdpsm5XGY5wVje6XPmvqkSZTqGrQhgOPyHCtW1KRUnToAJP2vvtCNfMjwJ&#10;8VwRU1/6D4wTtUD7m0ehH76dAK9g+3H9qLGb3ashxzwa8YbRfbHPiXWz3WJwHiX1VuuUJ1MiFNiL&#10;esjiUSYj6ErbVQlCgCPboRQ31zbwJ4a+Sdrs1j8huEON+bLTjc165Y9C5N47tmXtWKdLYSxKl2lV&#10;3t8hy3uzGWkodLKkB0ISFg7U0EjbT9sT7RdUgeBXi/u9iOCMXNTqKUNqr71+GnSoLVfbI+0YhdP+&#10;w7xjSa6hPBWMUFKaV/SqDoAYfbN+0kjVPgj4xpKdP/zF4t8pNTTW16a/HoKLkXj7an2mUL//AFEf&#10;Gbco1/8AzE4ltFaGprayBp0AOn7cf2oW9E+CPjMdvuOA8KJNKiu5VpNegogwj7df2qEkbPBPxjTt&#10;3UH/AG/4Kaaa1Bs59K/sr0Abb+359rVo7keDPjIFUND/ANvfH51H/wAtZD6ke/r0AeR4F/bARQp8&#10;HPGWp1A/7d+NySrU/wCawH49AGU+C/2yUfKjwf8AGZJrQ08deNBr6jdXHtadADp8Jftot/l8I/Go&#10;FNVAJ8eOMwQfSutg96+nr0FAdHhl9txuhR4T+N6Pcf8A6O/GNTQ/+1YNfX9vQBtvxD+3SwateGXj&#10;m2U6/J478XA+wHrjxrX26AX7J44eB2OXKDd8d8T+CrLd7VKamW262rgbjSDcLfNZUFsS4UuPYW5E&#10;WUw6kKQtBStCgCCDr0BtHOrF488nW1iy8ncY45yLaIkoXCNac7wjH8tt0acElsTo8K+sT4rEztLU&#10;nuISF7VEVoadAanHjn4FND5PEzgpCTrRPAvGJqSPX/5x/h0BeOA/BFAonxT4RArqE8E8ZorUmv8A&#10;95B8Pj0Bs3EIHjtx9bnrPx/xfYsDtUmT9ZKteF4TjmKwZUwIS19XKh2JuAxIldtIT3FpKwkUBpp0&#10;Bik/jzw/ulwl3a6+PHGV0uk99yTOulz4i4/nXGfLfPcfkzJsu2vS5Ul1RqtbilKUdSSegCH/AE38&#10;MEkhPjZxQFGpIHDPHSaKJoKUtQ+Yj0p0B//V6e2/FXxWktx7IjxR8RZy2i3IYjXDiDDoqLQhbxfk&#10;Ow4N646eCn3HkBSQobDuJKiUivl+R2enR8rDT3Ilyk85OneDv+LXjk82yhnxE8WcigNrk/SNt8Cc&#10;OpZWtAV3opWYKpscoTv+b9PLZB3aAEHOrVqKUYWoKK5JIjHmwrN8YfG9bO5zwa8a3i4hKzcLfwpx&#10;JMjMoRQIacXasUt3cQxq0pttxWo+YBJKuo9G03X01XuBqSf44cBl2a434B+OWRRYqTIXFx3g7i3H&#10;rkSpbx2pfyGBMtVwnkFKQzVhpRJ+dIASZ9NRfwqncDFLbwj40oR9dd/CLhLC4lvkSVJgZXxN4y3F&#10;+0RI+5apiI9ixp27R4jkhSkIShiXvcTvKwn5hLhB01QWnjhwFZLKTT59pypfdJ4KxrjryKv97wBU&#10;F7i/lZ6ZluI/ocN9iz2O4SV78ixaH3YcKMGrZOd3stspU0iK+2BSm0fPOsbN9P306P8AtXKyj98f&#10;bU+pdA6h/uPT7fqul61SEvD4ZeORDzOsv0t0ZWGgSHRVOhqEOEq3gKHyqA1B9B1ob9yMoypnQ6vb&#10;OSnDTnUcNh1vaZjB1DaUJWAVSNoV3kjd3EiSkGi0A1FUqAGnXK7yT1LHgdt09PS6rMzVdstcl4/w&#10;mnUMpVV0oDi0e64qn2jQrcV/7JoDWnXji3zzNldjHTRrgZZBu7ECIz9A6goYUUuMLR3UqaSAFuJ7&#10;rAfaJX6AHaVe46rKKli8zFZnorbeZsnDuTJcEO0efGxQT3UOKLjfzI7ZbcQd5QAAACdaenXku7dS&#10;o1wNjbcaKqzMrieQ2QWm9IZZmqfhvHtJTIWS4U7gpSyhIbSnaofKSainUPZxcPK6SMG4u23FxnFJ&#10;LibrZ5oelxjLlMF+U8yktuJSpcgbUgHsobSjYg6EH8p6vCzLzJmkvTtKiVe4V8Jy655RkMR9/wCq&#10;Q1GfbSqM8oVbqRRSnUFW6Y6utak9pKvw62Fq3C2tUuTNHvJxcJUw5knmJcNYBc2rZLGJ4fNvDqIk&#10;m6fzJxVbL8p9dybUUSGbg7aW23JZkKcWFmWtSSn50CoPX3HpnT1LY7KVc7UfsPz51G4pb/e4YerL&#10;7WZ8xw3gTKXLperfgyIdrkqalfoPHC7HBT8wa+sCbZfZzXeQkKqUMJBIKSAQOvf8jJVuSuYpcE19&#10;/wBx4XKKaSSoAxsBxIPNNWe78XT4T7waZaNqhochOJSpbf1Ua4WfIGW5bwB2l0x94oKVrTDa2821&#10;ovw1PvqQ6PJUMmtvE9hioUn9GgXmYpS0rnWeVxJIQ0+h5wutPWnIbI52SQpVVtFKO2raagEdZY7O&#10;7Fus56q8KL3Mgze24TZ1ENRsTzdXYLrrkm12Lg9tcF5juFxuQ+07BdkFlFU73WHWtanQGnqjC5pp&#10;KdyS5pRf4fYDZMHDrDPjtRrKxJuUqItp+Sq7YrwhkIbZ/wDeR5cldnmsxNqFICinalW4ELChXq6s&#10;25qLduLpnVRr9hKbWTNuR7LDZt8WQjD2CuOhpiY5ZrbgG0PHtd16KbDc7VNYcbUClbKFkLCtAogA&#10;ZVatJ1jain2JEVbzb9ovxmplykizwsf79lS048Za7AiA9EfSrehlURGZRrgtQkjasJ2LSpdQDr1S&#10;VXLQ4xdvnh+AMutLDNvt7LFqst2ZdioDaXpUq2MWlTq3KrjPWyTkCZJbTIBSUrd3rP5lpJ6mMIpK&#10;HpJQWQFmNebw8UJlYK84/wDUDfcbTbbXZoUpt91HYchTocfJ414kNAhJDEsOLG5QFK0R06pRVuku&#10;dMAH0ZeUXNUOTbrjCaeeDbwXcG47rLaUd6Qp2PcrV20OMV3rqtpC/Y1oTMZpzVFj3MCjLvsS2KQh&#10;V+bnOOuARI10v9mtuxldV/UNSo8NMgbNu0BDLm3cPmoD1dquYFWLm9vcYZifzTKtLzhcSlESezfY&#10;SUhsLlKZckYuGJAQ2DUBYKxpSugaY/pVAY5lEa6XhcefYMqZvFqjMFuQh+42dECUyqhWZFqlYXe7&#10;U6tkrok7o5RWpUOqyt25rTO3Fx5NIZG3uCO0r+bAxHaZYZbx1lCmDbO08tLd4UtbaLUzHZbbToB/&#10;DQkj8op1fglwQHCJ/KQSRoaaafD1+OvQFi6qBB9NfgaA/GnQBB1FCR6abgNE0Nfaijr0AQWhRKil&#10;OoHxA/L7Eg6joBPdCj8UkH2qAn1GtKD19PXoAuEpoQQo0UCRpU+m0f7qifQn93QHgUhSlEqruB0K&#10;gk1JpShA6AHqhZ1ArSm0EhOp9QBoCfc9AAUKa7fdQroVBPt7qBrQe3QA3zAAGtKAAigVUVqNVV0r&#10;66dABdpJ3qIKTqCABTSlKkmhof7egKpQFihJokjWgpTQ6/1dAU7dapBJTShrr8oH5dPcD+/oAQJ2&#10;0A2n5k+2hFB7bqV6A86YzDL8mW8zHissuyZMiQ4lpiOxGQXJL8h5xQbbYYaQVKWogISCToOgGVSv&#10;NFye8t/AvF3yR5ExZ4ldnzO3weKsPs+SQqkNXaw23kPk/FcsXZ5yKORX5NuimQypLiUbFAkT/b43&#10;UnyoFz5g50oVHhP5J/MPzOZB46JVQa6V5s1Gv7+hLdun+RexhkeXfIK6LHhN5FJC9BuyjxzB9zU1&#10;5oIB9R+7oVrb/eXsZd/3a8iKFR4UeQtFGmuY+OSPmNNwFOZD+av9KdQK2/3l7GXJ8sOSir/9Sfn0&#10;1APzZ344IFQDqVf9X1egPUlm7dP8i9jKnyu5PJAR4T85lROm/kXxxQCCDru/6rqTqPx6hunAhO3+&#10;5XwZYPK7lfXb4Rc1OUBoFcneOKa0GtK8oLUSKan+rqVjwxIk7aSpcde4s/7sOYN3yeDvMi61I3ct&#10;+OSRQfKmn/5SlAE006EOUEq637GBf92fMhNEeDPL6ioHalXMfjqgq2/LQf8Ax+tINR8dehClB5za&#10;8GB/91vNqgSnwX5V11+fm7x0BFDXVKM3cISSRTToW1Wv3H/4v8SqPKjnNZIT4Mck0SCCF86ePiAT&#10;qR+XK11Gnx06BuH6n/40+8tT5Tc6uKLbfg7nmtCd/P3ASAkqIoDtvztAaj2J6Eao8JHleUHPoKSj&#10;wazDUbju8huDGyPYGgmrOp9venQalzCh8o/IY12eDuR1G4BKvJDhVNQKVNG0OaA6/wBvQao8wm75&#10;PeRhG8eD90O7T5vJviEA0Gg+S2uJqa/H9/QjVHmbw4U5qicxR8pt9zwPLOLOQcFlWuJmfHeZPWS4&#10;T7ezfokibjeQWHIsauFzxvLcSyBqFJRFnxHgRIiSGHmWXWlI6Ep1xRuhTASKEDdVVKAEggmgNCaV&#10;/HoSBFhJG4aU0O5Oihu0TSvpT+wdAEXYw3HbpQepFQa1JAHtWnQH/9bscDGRJCXIVmuLUtDi1vRn&#10;rtackt0UqAUtbMh6XZ5iFOJSD20hoIJBoo9AI9yczS5KcaYsUJMla0l13KMTtcy2vpaUg9j6u0Xl&#10;26sMltB2uLS6UKVurpsIGIXLGGJT8a5fy9jLOQo7ryZbl9yLHDBUtOxf0rzcR5cxtO4AD6YEpFDu&#10;pToBLuUS4pDsifdL60p9DKdmK8kKktMupQpDrdtducC2vEqICyG9roUDSn5egNWZBcERFERZmXzp&#10;zjC4MZ272WFkcuP3Ae13Lg+9GfkNxFLKknZVR1JWQUqAiZ+4bwPmXPXDmW2O65VYcsznj1MzPcBt&#10;dq4myLGJrRsrMg36CjJRGlWaZ+rWlpxK0fVBtx5DZTU7Kabrew+e2NxUrdh5o9i/Mv8AuyN10DqM&#10;um9StXHjZuUhJd78vseJyKXaGymV31oUgPlYQQ0miHCD3G3UqCggt0p8fxHp18t3ClB6UsGfZNtK&#10;LdYrFMySxXMMtPtMtF4BoqIS2khCwhKCkMk/L8ygQrcPjr1z+7svXVeJ1+xuOKxyDDl8mRlohqir&#10;aT2O4VrfQhKkhRW48kbg9t+QJ20GopUjrzwtJpSc8Ge2V+TyMBl36VEuSi4sFjetazVxTetShtCI&#10;6dAEq+BNaevXut2YNYLE8M7k1JJOg7LgOIvN3JEBaG1Je7QUFEuLWEkdpaAewtsgeqhr7U60++Ts&#10;NyN9tFrtJyeCNuZd473q2urnQrQ8hDVS5JZ7e4sk1WUlTzjamleyjpUdeS3vFJ0kqIbmzC5BaJmH&#10;W233K0IkxnJDiOzVpZfStl6q6p7KNBGdLVa7kgkn3+Owt0VXU5q/HTJw4Dj+KGzAnQ3JILahKYUS&#10;p89taZCq95xW2hLqgNDSgNNSerNvVOSxjTE8O4gpRaiqNqntJxsddvtrttquVriQbrFESE1O2pv8&#10;59EYxmU/SKj/AKtGDXZlNoosPtKa+ehCaDr7906859P2VyxGsHCPuVPtPzr1Gzc22/3li7/kjckn&#10;7fwNqoVcpoS8lhD5kEPpSzBypU6HvqRFehXRm5tTVx5BUvekOtqR8xqKE7JOWh1WB4z0mO5bFRX5&#10;zURMp3urZbuODYfeEpZS923n5ExNvxSepiPtqESylaUq3krQgL6xO5oapHF9lfuw9xDMwttyxGOy&#10;0bzi2HCXJbS2XUWK2w4NwYeLbbY7cfKrxbXZFVprR/tUIAA0HWbVSmpPV3fzBn1glWJgSz/Krjls&#10;lrYiiGnGMmcYZfj7kNC2v2xN0QxCkl0FSUKW2VFJBBIPUq7FtLTJAyEY5hlzpAtmJQ7E+82pZmoj&#10;ZJY0LUWilSnXL/h1xs7vYUdWni3rooH5R1eqrSuINl4pg/HEGG9GVjxiTYXbSe+0Z8iQ+lRb70ZS&#10;rawh1oHaUrZaCEFVAQAKyDLkW3EYi/pXsUkxnpCHQSbPdJPfS2SgLlzrfYXm0tPJCTVxQUCafMQS&#10;VFyB6TPwWFHmm7463GGxTU+O/ep5ivkFOx1lV1x63tLda3A/mSUkHUnUAI9ovHHEaS3GjWG8R5k2&#10;E+pqBaspZmwxakIX35sWDLmQIbLgaH8RCGtAflVTXoBRhwuP46H3Ilq5FhmZ3kOIlO3m7RSpbtHE&#10;xl2rI7y3Ee+cn+E2gJAINEjTHGMbbk1XzYvPP2gJLwDFg/AuNpvWVRZyd7SELk5VdocliQpL3Zut&#10;umXEWybFj9o1LiEhokJI+YJM+SUotyy+8CrNx67wpMeNCz+zxXn2w7+iyoFmtdrlyVIQfqTbixG7&#10;S3PVXzuOAqJBR6idUeYNS5NgnLz0iXNkG3sRVNL+oXhDdst96uEUQo7DaIkxye8hiVv3Ox3Y7JcL&#10;jhDqFoSitFrTo7jo2BwnjCzfmYect3wZUzIRPx1DMDLF212bCaNvnulLcq22y0syw6pwFxSmQsOA&#10;gkihORYVVQOoqoUqABUD+lD1IAla19dT7aH16ALOI/Pu1IppUDQUrVX/AJ9AAKGhP5qKJqCCRpQU&#10;HxFKfh0AmvJ21PqaDU/EmgoPToAsr00JoQCT+yulaV106ALL1KU6aKr7+4AIPpqegL1BO0lFQTon&#10;1FPl9zrUenr0BWo3AEioSK009K+n4n93QF/r7EVVUA1Kqg1oaEBWgOmvQHtATXUV19NTqCaV9q+l&#10;PboALQkkAgggLqAU7TrRNNPzJ/H16A97mp9iSQACPWtaetQT0BegfMk7vWgA0FSaU1IJV6evxGvQ&#10;GJckqCuNeRhtS4FYBmiCjaNqgcauYUhf5TsUk6/2fHoDQ1shsogQA2hoIREhoSEp2p2JjNpCNd/y&#10;tp+Wg9BSlBTqDA82LQjoFatDQJqnYChSvUnT/KqlfX8w6AONRUBSRsCa1qSr5aFXoEA1UdwrSulR&#10;8OhZZSDP0yUthWwL3OKURVIIqk/N86VBPtRPw9+hUu+m3aJoEf7yqEhR2AlCtKjb+Ip+PQAioiSo&#10;EbNqgUBvSgodtQqnxB/YR+PQAjUQJFS2CU0A1SkAoB3CtKHf7fEdAU+m9UqT7CiUp0ruG2hAG4Gl&#10;BqSBX26AsVFQCo02q3pBG00IWaqUCBQJOtTWgp0Bd9IjaQEBKk+oCNuidQQKlOh19/ToCiYgqEqp&#10;3AlQJIoFfjp6D1/b6enQFBFSQAUihSSEjdQVHqKg66A0+PQFiogoAfmAolKCAaBNUmlAk02gk6DT&#10;9/QBdyG3VVUlNNoT8ny1KvRO8KpvPxJr7enQmcUqMJuQtqiqoFEqAoiqgpVQSNoOij6e3x6UKtpZ&#10;iXxpHQxztmiNiULmcL4M84oIAqLfn2fNNhSgkqJbFzVQE0G4/HqTNDKnEcitKQSKE1qKmg9a1SfW&#10;taf1HoWCChUkBNR6KJ2mgIB0ppof7OgCy/Ugk7jqNPf0AJ1BH7a9Af/X645uPyZaXXod2vdsbbej&#10;K/8ARXrpbpttcQ8EuJZuam3Lm7bCtwrW0sPlKq0SR8qgKzJ+YY84pEi+u3SEWHFRFS50Ju0obPcU&#10;lFxluWiNLjuKaQuqnW1JVtPzEgdAa5unKlhDQTdU2ntd9MaZ9MmK5IW5OADKLdPtt4hPqeSNErbY&#10;3nf7EGgGvbvf8fWEOxGeSo7Ljqw+uyZTmUE20DY4XHY2QWScwvvb0/8ALh155QKlBJTqAMPlS4oU&#10;+lzlPPcchrQQm3XFpu4Su44tW19iWqBZpbBUv5QhxKw1+agFSANW5NfcjLL1qw3kiwz5ZS6Xrnfb&#10;ReMkkJaRVLsO5KFjdtbKw4/U75gIUkpSsAGjLLjn3ClU08vvWRx7eYfEE7ijnLkTFFttPNi+LvsZ&#10;EKA/CiiJfECaVQYUrc9HgVfIbQpSiANCRr18n6xtflN1ubK+HXVdzx9x9j+nd387strelKtxRpLv&#10;VVX7zUmMYspNqYkODay44EOlDKdzS0kqO1ZUXFgKIKqnTrit/cXqUjw959M6RCTtedVbBb9hE+6M&#10;LEZSpbCErdW+y2lbr1EgIQ2hbSCsOkj1NK6VJ68lncQtyqpI2F7bzbWhYCjYeDbldnY7M6PIU6EO&#10;dpp0IkugJQihZbZWTuUXKUXtAGv4dWnvkn5ZlI9PpjKLY8PiPgm/YxdbfJttsdBjqbdcDSHW0Emg&#10;VtA2IC1AVOupOnWs6huPWhnizcWLXy8Gq+Qe3kBuBsr0OfaqNpjqLkkNxjtJTQF9cdz6lIBUD83+&#10;b0p1pbd2kmlFNordhaj/AHLc8Wshj0uyBm6yZP1sXsrlOqDQ3OtkuklRO10I3HYBUEKT+PXTbesr&#10;ceCSoc3vINXZPTgbPxO329i6WdlllL8xc6LUlzclKe82HXQk7NgQpdQpSAo+1evRFTUpKPI8N1aI&#10;udMsScLib9TuGEwJi+QJ9kjRpk5pNuctMKRBYVGe0VEmvISQ48uSpam1K+YUpWlD9r+kJO50GxWT&#10;VJSXsl/M+C/VqX++35LOUIt97X8jfFsgzZMSIZnLN5cIKojsz+X8feiRZLC0VkbJEdEppCSUbklS&#10;ktFVahNUjqFGipU5kyq22m79xMaRy3GU2lxbSxd7RjMRpa1FQaYU2/ZxEc2pqlKg73HPlJK61NlX&#10;GsmDN7fgkhEaQlxeHZJISspL0qJZ2EOmhLTZFqYG11orBBLddqiNpFKRpVU6APHEy8qFuw3GpKEv&#10;NgMQ7ouM4xKUXHFuCYzJsrjiXwflQEOq3JB2kVpNa4PIGVx7OiI4X04JfoqfmD8N7Ibm/AlJUiq2&#10;Z8Nh64xVNlAq04EulzaUhCSAeoaTkmsAKKcUxeeiCZ+KXeBEWChr6eTKqgSkhRj7A03IfSFpCikE&#10;U2g+3Ug99HZyy43AjZXDVDc33Fm13S5QWlxUNlalSGRMYaL+xCkhC0IJ1OvoQLbFGxp+PHuWPPZg&#10;ITK348hqNcbnbHon1AK1KWh5S47sh6UsVU62hKg6pYdqmhhNNYAWXLnitucaTdeSsvtDpd2sv3yL&#10;BcVGfKisNJnFUpToQUKQdlCKEUIIBiUlBVlkBYguRZEiQ9EzfH8lbb/hybNcI9livF4apKwYbF7h&#10;OlPzJSpQQqqqDaaCVKMlhJAMrkTmY7P0GLqjIUT2wzZn71DfbBSVrbl45NmSIbLgCigrTRJFSDSp&#10;kCBkOXyrHDlW9y1ZHbIb0V0M3b6u5Bq0qcj9pmTH/VsYu8cuRVr3t9wqSpSAFJIJAAxS65vguQM2&#10;xh3LsfuF4hsRGYE68OWuE1OmKI3Py3oU+xdu6TdNsUNpBcILadNoxy0umORI4LgWKqLBy1Jduji1&#10;XO1labjMelpaV9C+opghbr6I0RQUFbEKIJNfepvRVbXEg38FegPxBqT+PUgsNfhqKn3109PToABd&#10;amoPzV/H2rQ0qNfx6AKun1NRUUJCqeqh/f8Au6AIq1O6mutEncPx13D8NOgCSgoBVaVNR6fimh9t&#10;a/t6ALLUD8qan4kGu1RrQmmtPh0BXdqKGunrqR60qK0pSh/HoANSyamvp7AGpA+FKa1/ofXoCqXa&#10;fmoNNaaAD09SBuJp7dAVU6EhI0IUVDRO4/Gv5U0A+J6ApVFK0Tqn5lV90jXQH1p+Pp0BdUVTrSh9&#10;DrUqA/A1BHtXT8egBk1ACk1SRRXrQrpUnRQIrU1NOgMU5G1465BSkeuB5mnSpJP8tXQbaa+/QlYm&#10;nLUlKrbBrXeIEIUP+XdHjkpJ3Gqxp/5jqDzvNioGhtFdyU7SVIVuUVfNvTrRSqmor8P7gDraFLIC&#10;kkFIJSQK02Ajcqo2k09P2/HoSnRNA+3elKClKgo/PuJ3AJATqCNT6VNPxHQgGSyKDcgU0oDUbqJT&#10;qABsGoPxrX16AFLXzEmiQaUJUNtKCn5tTU1qP7NK9ACBoBNAKHT0UfQHcCaAA1AoPToATsLCVftT&#10;T5fUHQFKk7B83uPT4dCAN4NxmluyXmo7CVDuSZDzcdkbjQgrd2NpNVE0rr/Z1EpRjHXOSUe3D7cC&#10;8YynJQjFt9ir9gnR7haJbhbh3a1THTRIai3KFIVWo9G2n1OAA+mmtOqQvWLktFu/CU+SlFv2JtmW&#10;5tdzai53NvcjDm4yS9rSFHsmgSWyEgqACztG7/MUUFaI+Pp+3rK01g8O8wKjdIuvcCojKI0TUbQQ&#10;QupNCAAoAUrT1BGp16jt/Lz4DBukX5v476eIFNXb7ax3rlNhQWTvKXp0pqKhSablALfUgqUn4jrH&#10;cu27MHcu3Ixj2un20Mtrb3rz02bbnOuUU37aDZ888qeIsIkm1x7jIy26pK0/T2EMiKypKRu7tzmK&#10;ajChBA7Ycp1w/V/+RvpvpMpWvXlfvr8ttVS75OkfY2fQei/8Y/VXW4RvfLR2+2awlcdG+6K83/kk&#10;Ili8kBkZZeiYQ6YDigpTqL8xIkMtrACTQwkth5O2hCjQH361u0/5L2u7SnDpU/SrmrkW/Zp91TZb&#10;z/izdbSElPq0Hcpk7ckq9+r7jbnGuYWKfy5OyV95FlgTuLWMbT+sPMRd18YzZd1ZhJV3S2UqgS1u&#10;ByqU1G2u7Q9fsPqbo+/oobn07v6bnl9jxj7zjN99L9Y6bKbu7b1La/NDzLx4r2Mdc42FJC0kKCk9&#10;xK00U2tKvRSFJqFJI1BB1636dcVl/Hh7zQtUw4/x4+4SnE/mNT8vpU010rT2p+3qQFXa0FCT+Jrt&#10;PvT/AHQSP7+gP//Q7C7fPmSJy2U3RxucPklN2+9Q73ZZCFkIajqt7rYlx5DaUgtVjNIK6DcR8vUK&#10;SbkqAxe42y0NXRby3bpbLrt+pcXKsbkKLcUhgNuPtt2523xmpqkNko3JOxfzVSKHqQE22MpkOuql&#10;phS4qkutQ5Mi/wATKPqWnGUK+jejT4NjuaFqaaClJYfVQpKhVR3dAaryW4TnGw0pD8A2tCnNlnXl&#10;v1E2PHU4HGrWlUlV6Q4taE7GEuy9zidm3aSroDWWSzMbkoTeHOSJ9gQhltmJLyK8Wz6azzFo7s9u&#10;ZDkXCHKQ+pUUtOEsVUV19CVJAbjyNjFwv0PdBzibk9pjW1i7zCzmWF49AmXl1LUWLMiMhm5zJEAo&#10;dV/yq0uUCO6VpJCOo4/ECEbz28eswtr2PchXaPapYjrRiN2ftuaIyntW6YtL1lQm2v2y2zLZEt8p&#10;aoyD8zAD6AkJFOuK+q9pJ2Y75Q8yel9q4P2Hb/RW/ja3V3Y3Glq80e/KS9iqM3kYOmPYLZBS33JL&#10;iWlSSUjZHStTn8J0tFDaAkkgKBUdK0I6+I7zcyV2SWaqfo3pdpOzbdMKDguLeKrbOt7DT8KMXluw&#10;0bCVFxIL6dziip1fcb2oCglQoV+o60s78INynI2k4SSdIjtcS4JjxJEQPRiYSnFMl1yMl1SlOpBV&#10;3kHtLZc2Ep/KdPQe/USuTuZHnubhRhKi82k3paOOI9vW2qG5GjR0BUdyOpC1x6oSEnYy0RKjfMRX&#10;U7h6dS8YUUkpZOvFnmt3ddvFPLgzXXMOCKi2V1+JHdk/OHiuMtsJdKkkBtP1MhuYlqoFEkfKPTXr&#10;yKMrdzUsn/HE9Fm+paoTnpS7PwGP3qDFlR/p5dmkMOgvqadkQCw228iqVqW8e4+8lz2IVQDUkddF&#10;s5SUVVrSabf2/iuKaa5CFgNthm6smAt9U5l9JaKJrr0VTjRStLDndeWjtb0D8p0rp1uovVOMef4G&#10;r3TktrKbkqPAna8ap+TSeHLE/Esy5sKdLuz25u+2ppAbXMU06u62+envQJLTzBLLiSlD6KAmhJ6+&#10;zfSFuUOhbWqxk5Pwrj9h8B+rJxl1vdaMoqMfd/MdFBZzCU2gTsFDqGFGOuPJjw1qeQ2UbaJQhTH0&#10;alL1V3StSkiqiCB105zZkSYOKmOuSnFPoltrb+vgSX7haVwX0FpouIU9IMFxTbmiXWFIBTRIr0AN&#10;ZbHhD8mVKZjJtc6TtccdszsmLJnx469jTkifE7qZojGo2OOJXUaDb0BnMGy44EiH/MV/hsuLQ731&#10;XNZc3rKlIZlfXIdLSEuK+RDbxJGhBHQGQLxWyypkJqNdrlDdacWlMZT1xiyi6AXnl/V2+c2hwSW0&#10;qUFKCtKggEAdALDmKuMpLsbILymKUdpyNKuMCQicwUBtsSp93bVORs/yFqS26FVKq69ALv8ALV8a&#10;itybffL+lraX6Q1JuJcZUKriqa+uuLZbKwCO2moAoD7EAk7crjYRFLgkvOOpIkruthcU064qiXYq&#10;XLZGifSyJBRpuNUj0BI0JUyAQefVLcZTNtVxjxXW9siJOwSTOioU53AFIcEDaWiFUQrcEGu71BPU&#10;UXEAf6DhbqGo7eM2m3OOOIjsGPFl2OWlXdO6U1OjvyFObHGytAXFUKjRQGoKMVlFAHdwEvMMsRM2&#10;ytlirryZlxFmenMrUohcRMhu3IefbSUiiyFhSVCqQSeolHVQByDcclh0ttuzG3TJEFX076bhZFPv&#10;utuI7sdTzqnLRRyPHdVucaKSoegqNplKioBDyu1WXI4pZyWy21+5JadbUYMeJGD2m7ussP2y4OKc&#10;aBJCFrIJBrX1BpPBgzrxqtK7NZszjqeccYVkcJMRD5o8xHYtLaG0ONCVLaZKkEEJbUEhJHyjpF1Q&#10;HKbgfhQaVqNa1P7upAG4duhIoQAEnUkkn0rqegAFLCkkDXWgNVetB+OvQBcqSCr/AGmunp8B6evq&#10;NOgCK1UNPzIKlCuzd8qfavsD/Z0AWccSokihBPpTTQDUVPoff8OgCpWBVNEioIoBUVroB82pGvvp&#10;0AEV1p8wIIBHx+BIT7/2evQAaid+0K/KQaqTQKoCa1J0FD/WOgAUklRpXWhVUghNfQJT7aa9AX1A&#10;SCUkgAmutQNK6g+uvQFwXtHzehqfUe59dDQ1rrSvQA6QaKJFaH8tfw9QfgK06AMegoBUaV9qk0rW&#10;p/8APoDFs+JPH2een/4kZiK13BNMcuVVH1FKD3FOhKzNNWZSlWq2KQlVV263HaSabTCZNaneATTS&#10;lQR7+3UHnebFxugUndQfKlvcCRtFd20pP5aKJr6Cg6A9NuUC0stybrLZiMP0YbU+vaX3QneG2mQe&#10;4pxSEFR0oKVOlOsN/cWdtBSvTpV0S4t8kena7S/vbjs7e05TpVtflSzbEedyJg9qiGbcLi5EjpoD&#10;IcQhSXF+iW2UoUp519RpRKUkn4dYr2+221sO/vJq3Dtz9nHwNpb6Dvb975fb2/UuvJLD2t4CdC5c&#10;wOY0qY9cFwIrSlESbkz9KhbaEmtG3HCUo3H4V0p1rYfUvR54/MONtfmkkq+89dz6O65bdFt1OXKL&#10;r9y+0xlzyV4QblfRPZwwy6l8tdxy23MxlKTuolDyYa0n0KgaemtCNR5v/wDsfpzXK2+pRU1zUqe2&#10;jRlf0N9VU1x6VJ26c419lam4MZyLGswiCZjN+td9iKp3HbdJbdLWoqX2tyZEcKpSi0JP7ut7s97s&#10;t/bd3ZbmF2POMk6d6WKOe3nTeodPuejvtpctTeWqLTfdXBjaudfL3jziC3zYtplR8sydKH0RIsZ9&#10;BtTLyCWluyZbLgU9HjupooNqG4ggK9T1yv1J9a9L6FalCDV/dtYJfCn/AFcaLNnb/SX/ABz1n6m3&#10;ENcJbfZ/mlJPV3RXBvg5YEcjfMI5wuH65mWXSrgoygmLazITEs8JJ2rLVvtKVpYjtpPypqFKUEgq&#10;JJIPwzf/AFZvetX3d32+etvCEW1BV/SsKLvx5n6A230Ntfpy09ts+nRUIpVnJJzk/wCqXNdmGJvL&#10;Go9qcabdsqvp9u1SFodIcWTUKW44FgpKyDofmT6kjQdZdrem0pQm12p0ftWJrN3tFbei7FOPJ4r2&#10;G6LVesls7SX4eT3pltJQoNNzXXmlEn5kqTIU83sqNNDUddHtes9X2yTt9VvJL+pv/wBVTm9x0Lo2&#10;8qr3S7Db46dP/poZc7zTnbMSREj3GGXAytSLn+nRe8ncj5VlJKWnlopUp2pPx66G39cdaUJRn6cp&#10;ONFLTjXg+CZpV9BdDd6N2Nm4rbfwa/L283j2jCeVU8zXpy4Xa0ZSvOrlJbdfXBlT/wBPuq+3U/Tw&#10;m5yxbkJKiEhCH2UewA9OuJ6lveodQ1q/v7juy7X9mOHI+l9I6d0fp3pW49NhZ26aScUnXvpi33kV&#10;WWeTdww++XjDc8x+ViORW5gPTouTsSbLMaQuoEpC3KF+FIQT23095pz1Ss065T/ZZUnS4pN8f5H0&#10;SzfsW5QvWZqVnksTOeLfOL+R7zGs94dnQkLIbZSVpnRHQChIfbcSr+OlyqSSAVFSvSmvXo2lnd9N&#10;ajFPQsWlkePqe22nVrcpQgvUeGODZKnxf5FYjyXb2lRLoy5KeaK0lh9kreKQk0W2kkgJKhpTShHq&#10;D1tbHVLVxyhXTcXD8Th+ofTW62j1StJ2+CHG47zTmmHOJYx+5LdhlK1G2XGk62KFEmrcZw7mFKTQ&#10;1aKCQeuo6f8AVXVOnuENvfcrNfhljH+Xgcf1H6P6P1KLu7y0oX6/FDB+Lyfimb5sXlfjrKEM59a1&#10;WNSimt1s3duMENFWwvS4PzzojYPzEoU8ae3XedO+vNne8nUbHpXFm4+aPa2sz591P/jzfWNV3pm4&#10;9WzwUlpk+xPJvlgqjmoU+Be7dCu9nmxLnbLjHblQJ8J5L0WZGeFW32HWyUKQtPxoRqDQggd3buW7&#10;0IXbUlK1JJprinxPn121cs3J2b1twuxbTTzTXM//0ete7YldjDciyZGOqtBQht+3yIM+42+OhxsB&#10;od1iXapsNwrG4UcXuNd2pNVOANetYvdsWiuDHLhjz8F8F5qK9AyFKHCtxRcLWRx5MiXbEhTn8OMp&#10;boWklIAT6wklkAeI/Och7LvYMetzTbLkiTPt8+W5ILPbWlm4ptjcaXf1ykun5ylsIQ24SXCTt6kC&#10;fKzi4QSIaIV3yGLKShMiVLyGC9PRF7J3tNIhw4phuRQSlBcUXlJB3FShoBqvMG7BOnsTrRjuW2/I&#10;ZUNtEO5C2qcSYin0mRHWixJekymIyAXHVOpCGzRa1K27QA1bOrHek3CddIWRw4b8Zb0tU3K8d4UE&#10;Z6WFr+mLF7k4/ZL3cJMVTZSXJMZThQ58pqVAAM45v4fyrJcLv45DxHE8cuF6iRnl5JHyJm2onXRI&#10;Q03NRbbbco8NhlpttlAjVZifUICuyDWnh321ju9vcsvCTi6GfbX57XcWNzbdJwmn7HivFVRGna3W&#10;Zl9ctEwBUeK3GZcS2yJCSYrSWnECMFhKCCySKHWtT+P5Z6rbdnd7m235Yza9jP2J0C5C907aXIpU&#10;lbTVf6kmh6fEtoQ8uyxlM9yGqWtx2Q6ync2pDCkxN4aq7H+qeV8gWkEq0r1zcq+t8eDZs7+iMZTe&#10;FzBLtWbp3D/caxltUaGhMJpkOLcBL6GW1KcbG9agtSd60uGg/LT3r1s7NZJJ5HM7qUVNvXXsMxb4&#10;1D7zapDzbbZ7qnY6VNIbU8tIWlbK9AlaAFVAUrf8OvfGx5VVtdx51vXGqhHHnyGrc5svWl5m22wM&#10;So1Sl0LYSVo7ZCkDcptlaHQVaKSaL9z1rbr0XYx4G56fb+YtXLl1ONzhyYyjMMUXLacVcLg4806F&#10;gxEIjkNkJKlJUFKYeAaWqoUF00pXra7a646X2Hgv4uacEoxyZri0YpFxdKJ0SQ+di0BaFurWhrap&#10;BBLb6Vr2bz691VCPh10Wzo5udfymh6jNzs6Py6s/d95MtxJerdaMXwyyX5hrGbZHsUSQxdrpHtjQ&#10;YkqiiW6mLJbhRJsf6t1wqq4h4OLXTvg1r9/6ZD5fp+ys6crcfeq/efnDqN13+ob67KVW7sse5tDh&#10;w1DeeZlO5IhxxmImZa+6zZVplR2arbaTdHUWyKuLGDeipZcWlKQAoKAJ2SdcUeI2xa1ZRNZtb8J+&#10;zot86PFlx7hZnXWy8y6n+G8t1uRIhyt5TVKm1rb+U7qjoDZFuhynGyl28PyXVFBWoSWlv7qpCiyU&#10;tPsbVJAqUtoTQlNB69AKUsT24aD+mC7IS4F9q4Qy462+haafTrctAKWl7KghSQih1Hr0Ac2TJkV7&#10;uQJFsYc/hqkXhUaPb0OUqVvOGGhhxlOgUnu1PtT3VVacQFGYUMqV3bpZZcsMAJg23InhCqn5VKct&#10;qbgLU+ioKkqdb7iB7116Aye33Fy325hNwulnC0UTHlzPpbNGQg6tJCxJjrcaCgQl1pdVVHrpUA1G&#10;mtOyUtNSYVxU1/AnR5t6uuRRXGUHulKEy5jzEZbjat43gLA9lAAdAGXMfhypjcy3XW9Y8lYBcYs7&#10;8D6BNVJUlz6WTauzIB10WVlBOmlegE6fJvNoeEa53S55Na+20G/rMMefltOqqsPvTLGENSkrbIrv&#10;bQ3UgpqegDYi2N55Ty7a/bbkUIWy8mPJgxHm0bHhKIf+tgCS0sbVLc2OAig+PQBmdcrqqY7Z3JMW&#10;4IYZamzJL9yYafU073EtRosOAytosubd7Zd2JUdAVbSkE6unEGnMtZu6EuyoOP3HelXdUlq8tTIb&#10;6mgUJccafkxHISiysANsvpKFU7awonqsk3FpZg3dwWlbeP30uTJcx5V4j9766Yqa/GeFvb3xC8re&#10;Q20VfKN7nrXea9WBu4qHrQqFQB8PTX1HQAKnDXQk61B0oTSh0GtKinQACl/l3H2NKGvpUUNTWunQ&#10;AC3EDStKFOtPQUJO4k+56AKLXUeqQkChKhpWlD6ChGvQBQnUJT+XaaVIqlIr6p+Ont0AAtRqAR6V&#10;G40pU1BJ1qKV19/3dCK404gKl6e3ukaJ1/Nvr8tamnt0JAVKJABr8x/zGm4AGhAA0G0e3QAdQBrR&#10;Py6knVWnrupSlTUe3r0AIhe8aEmvylOg3KNKAafIodCOLBgqnqlI1+VNUK2ivoABpT4evQkGa9P8&#10;wosFQ+FRu1Oh1A9egDG40G0kbwkgbfQV1qKE+gHQGNZ8quA5170wfMKkCgocduQIqD8PX0HQlGms&#10;fVvs1nUVaG0WvUlRKv8AkY5G00KdK6fDqGed5y72L1CkVKglBABPpt+Ykj5iDRQGvrT19emdVzGe&#10;BHN5ceTeI8TclYpYsvuDMKFLxGbLsgeURHk3dV37F12r3NgyYkViKCKlQQ+NKGvXzf636nu+n9U6&#10;POFiu3VtuNclPVj7qM+w/wDGvRI9Z6b1Z27yjuo34KVPidvRWL7m3IZnd/JTFsgvEOe9e+8XNkqB&#10;bX5YfbZS6G0NhhKnO0lgr+Y0CfSg+HXzDrfX93fvq/uLs5utaSxXcll2H1vpf09Czant9vZS4Sks&#10;G/HMO5rzDbhGYU7dEPImdpuO0y4kdv6glK3WmkuISEoQslIqK0+PXM7vq9y8tU7j0vJI6PpnQVGs&#10;IwiprNuv3YmZcZY5il0DN2hT5Ul1SAkLkuBNEu/PIaio2ARUuKqSU1dXU71Hqm03Fu/Nf3HVZp9p&#10;Xqdq9tawnaip45L7XxHf49CZsiVRLbHbYjS2XI8lSCplLjEhGx1l1bZKXG3G1bVAnX3+A6bZbu/t&#10;bje1uSjVUdHTB5qq5nDbzbw3jitylNp1XY1xG6c4eHWO8nwJUnC8wuXH2Q/SKaispbOQ4nv2AID9&#10;pkOR7hAboACqLJARUkNn0682/wBlDqMvUleal7jfdC+or3RE7c9nC7blKrl8M8uawfc0Qq8m8Rea&#10;/ijNuF7unG905GwRD70g5pxHIezKJCi13KkXfG2IzWX2tpDfzOKVBUyNf4hpXrWf7DahJONyk1zy&#10;9uSPoG3+q+n9QpanGnZJaZfg+9GU8FfcOhSmnml3RHcjKRGlR33NkyMvcUuokR3qPMrQs0UhYSpN&#10;NQOvLOW/2El5a28f+vJ+Bh3XQ9l1KDuW5pT4Ik2w7y2x/IYUVj69hB9HA84lBUlxpXzV3BCSo/l9&#10;hXrZ7TrMLqjC5h3nI7z6Zu2XP03VdhsiDzVZZ7Xcj3GJ9My72yoPsrShxtWx1txBG1orKFUJI3H0&#10;Pp1sp7mLsu6pJxXI1vyi28tFy09XJ8a/gJNy5DMlX0NggVkvPoMt2ZJcDr8cpKXC1boqUvKZbKty&#10;EPPNpUDU+mvMS6zcuXZ7W1Y44ubx7KRVK+LR1NnpFqFqG63O48mnyqKSo+2UsvBMZ95l+PGI+bPD&#10;l84+RKi4/wAl2SLNTx3n9sYUynEL6yzvXaLzOYoLljmQPAMzoDa3AyF/UJAdbHXs6Z1i1tN9ZcbS&#10;u2ota4peRLi6/q7qni32y3Fqxf8A7s7TnHCr8zf5ZJZpRyxSTOaXLLhzZ41X/GOM/Jqzx2LpJtjL&#10;EO+2+5G72x8WuQqPdbcbohhhtV5s7raEyY5TVKXGnUFbTiFn6d1ToCho3e1mpbO7FSjTFUljRPse&#10;DOY6B9WR3MLu1vypvbE3C5VaXVZSplRrJ8R3vGHPN040RB5As19+sxgTkQVPpuJSuIiUGys7FbSo&#10;IUtKdqhu0BFQDT5/1Hpuptw8t5PgsWfSunb2xvYPa7manZarjl7SZ7i7y+XlNpt7pfRdG1Rmy3Mi&#10;lLq0PgJS48VJCtgRoSNCNCNKdafa77fWbrs3YNx4dh4t/wDTm0nGc9vNRi3VrsNw5TyO/m0CM23I&#10;mi4xK/Xm1LaiqS20nfHcf70KS8G3w6QEpUpOm5JHr1udxcd92r9tyU6UdOHfVYmh2u0ezjuLF6EX&#10;aeMdXLkmng14kg322OSZV0xrP+Lb1eXrldsbnx8strcmMxAeatd4P0F2jsMsuLDjEa5sMubkpQkm&#10;STTU9fXv+NupSv7TfdPu3JSvWpqcaqi0zVGqdjVfE+Hf8q9LjtupbHqe3tRhZvQcJNY+aNGnV84y&#10;p4H/0ute9Iv9rtMe4P3S0zEXGPEloRDj5OsMCS02BboUm2Q767MW4pXzLSwhK0gHtBFegEGTMv0C&#10;MjZaXnXpB2rt8K4uQ5LaSpS2i+1JwyIhp5xxKlMpcW27+ZOo06rJySrGNQYdKTmkqMy2i2Sv0qFK&#10;MgxLzKtcGWJLqkqecRkFvgRG4sVx1SgpXaWVbKp2kkdSq0VViDHnhe4p+kTcZ2EPvH6gxYlwOV2x&#10;/ctFGBJnY5PktQ300IcjLdIUqor6hRVqAlJ/XGYX1FnueLRfqHA9dZGRonXFEp1r5WGFGR9E7D7i&#10;aDuPNpdKlEFDlCkyBtvINxkM3GC3cXMXRcmGJEhFvudggyIhlhSGypiyXTM7OxOcuLxQwHvoSuqN&#10;iUo3kgBgHK0623w/ROxbPcbo++7acymWvnN/jHvNLQ9EVLtPHe66We8Sg/u/9Mt8dDcbb/zMgKW6&#10;seeTuak1GNH20ZOPAj8xDFmYWdXme2zeokOTdqRI882125RQxXa3c5cFTtuflkGoSwO2kq1Fajr8&#10;z/Wdr0er9SgoaY+o2lx4fafq76E3Hr/TXSbjacvSSfhVfcP1xBxqPEZhsLWQ+GnNJSWw+pp1FVyD&#10;HQXVpCk0CdwqU6Aajrg4J63FvzPidbdVYOWCp2c+XBewdritxUkRmXLkoufTOOqRIjGkcNoQlLTS&#10;VJ2tNFJ+X5lKKtSettZj5YqU6M5/cwrJt2k60X/R8aGbTsvaMF0SHmo7iWAtovLUyUraJCVFJUtK&#10;diFAqVVG7QGuvXplfiourxXEotpScdCbjxS4jM815PtF3yS524PNPXCFILEqU01vaaXIbbVHdWfn&#10;cjrdQg1Sfk2io+XXrVw3LvXkmvE3UdncsbaNzFReVc8xuOcyobEh19LqZC1l0hSy298y9iZCnXQl&#10;BKCNUihSKaHrcWFWUV2muupyVyuVDW0hbE21NSFtFoTpP0K1NBa3Ay2W0VDKkJW46pt6qRX1oK9d&#10;T0xatzbT+FOj54tLA5Dq8/RsX41q1Fv2Jv7iVvjfkZ1qBHbt18zEQRHjNT5l+xvKIsewyChLUdMj&#10;v5DFvLaJgWjtIZbU0hA2/NQpH6FhcShFRlJwVFVrsPza5OTcpfE8WOnt+Yw2YIU/MZmAxi6qBb2L&#10;pcJSXAlttbzcMzYjzrryVBQ+XZQGpJFTn1KC5rMgzDH5dxt6ELiy4ibeAJJgzbTkloK1v/xX1t9t&#10;+WltLgWVJKGJDK1a1NT1aDTjhUGybPfS66Uy58NmSlSvpobS/qXJjLSlJEpbCbZbUNvBVKNFSaDU&#10;KNaCwM2ZZauEFSFTGTFlrEdTa25DDiJDwUpoB1uZLLbywFChCf3AU6ZZgKtWC22OTEny4zK7k0pT&#10;UK4MXe7tMfRrQ4XVzx9UmO4jcqigvuhxeu0VBFdK1am+AFp6cwy+W5Fuvbv1CEoDjF0swhxy1VTb&#10;jLc64w1IS4hRBH0a1k6rWobaWBeiLFkyGJMy3Q5VuZJ7hu8e03FUZZUFrkd+BClNQloUzrtdJJNQ&#10;PdIGQ21tBeQ3BtcKOiMXX2pEY2h6MIC1JQzRqGG3WQpB27gkKporT5ugFqQgOdoolOBtv/ioa2RG&#10;17kkfx0rCj3FIVQ1IqR6g69AYVKukWFIW1bMmtzLrBeWypN8U9MjSR22kMSrZKlpiy21KSElptbF&#10;DRO6vQAtyy9Vjgqk3t8qZZStyRIatKmosptDdXVRFpZucuW8G17lIaQvXQKr6gYLFyFGYPOt2PDM&#10;ygpY7jzF7yKNGs+NOKSKQmrfCvF0YlTG3VOFwmNCcqlICkgihpqbXljiSW3OHMgMrj5I5Nu8WWyh&#10;yM61b/02bZ7kQStVimWZqDNSlTSSFfUNhtdKUqopMpSrjLAg2nwY48vHLwt5+TJBvwS0/KhzoTzk&#10;dq1wkNKWzcHHH1E+pWk7FE1AGo6ssVUG6CvXeFCldRrT4V9NfToAJxRru9a0A00VX0JqKBX7+gCx&#10;WKkV1Ca0qaVNSaDTU/39AAqcFFa19vSnoNTuCvm/Z8egCajRRoonRICqKNaVOgp8p06AKqcAV+Wh&#10;qVAq/MBSgIqaEEfhSvQARcFAKU0UfUqIonTQgCmuv93QhLFsLrXtror5iKJTUnRVDqaVoOhJb3AB&#10;oooGpCiEpp60OqlGvsaimvQhuibLSoioB0NTXTZSpSrb7enrXToSXIcSClQ3VUdooPQgn/MBVINa&#10;V9OgfYCggqO0VNSqilKAUBQk1pWorQj4dCEnxYbSvROmgH7FBOh1GhqfbXT36EhnuU26EBRAFSVi&#10;oSap0NQAR+/oDGc7VXBM4A//AKKy8GlTWmO3HQ1rSv49CUaYxtwKxyxKJR89itB2IFKn9PjLKiEl&#10;JNaU6g87zfeGrpLMKE842SE7DVSSaABJBSSopVTQmo1Go9+nPBeIOdT7wOIuZ9xOZiW1ouOP3qZe&#10;bTcWS41PtU9ppUZDkJ9I3pTIZJQ6g1S6j8w0SR4up9N23Udm7N+2mljDnF/ebv6d63vugdRt7zZ3&#10;Gq+WefmistXOnA5UbX5MZvik+NbL5eJaV2t9LbLr63QptcZawhQUsnaFk+laA69fKOq/SkLmtOzq&#10;Ty/H2n6E6P8AWsNxGLd2NutKvI3wPO3KqwHXZSZKG3El0qWl0tgKSgkAnt0KglQqNNtK0r1xtz6S&#10;jKqa8j71Q7DbfU0oSUoSUo8aP8CTfxq8+Yrggxru8hpTyEnZUN7XAsAHeCAodxJqPah65bddDubG&#10;+2m9Kf8AFTfx3uz6raTkqXmuf4k7fB3P+P51aYZFxiud9DbYU84DRzb8/bAqd2waDUfDr3bPfRUo&#10;2LmFxnI9T6dPbzlKKbijbOX5uxY21TEy1MsOLCd3c7jCU1B7hTUpB9gkVUtRGnVt/u1tIK+n5OOJ&#10;bpO0e9l6KhWf8f8AUxaPmTbxWv6pm4Poc3lqI64mOy2Ulz+M5uDu8j4a19BTrwQ6irkdM56tT8Mq&#10;4m+n0tQUXp08Kyz+wZZ5DeIHjr5SQ7lKv9jGI8qOR3TYuSeOI7FozSzSUNktfr8lltMDIoTf53I1&#10;1DyXGwQgpUQoY9r1WblKKpOP6KVjRYNPl4NHs+X3eygpWZONmmLng/8At4+5nNTy9lHP3hLyVI4h&#10;5lWp+K+/JcwDkm2tyWMTz+zxXUth+KtwrFuvMRtSUzLe6ouRVkfnaUhxXQR6JtOtbd7/AKRcxt4X&#10;Lf5oS7VxXDUX2/1Jb2d9bLq1vRKarCdPLLsrwfYbE4182Mkx7Iot1RO7tqlFCbg0XESmJDatN7sd&#10;/c2XWSpXbI1G4g1HXkhsNxZhK021OmR6Oorab2yqpYYqX4feTK8V8mWzku2224We5yJ1lda7iY61&#10;RVLiVQFrTJCVNpeoVaFSCEClOtJvNmm1JwepHl2u8u7e3LWkpUweOKWWA8/E8GmXcx5sO5fTR4p3&#10;hltSWFdlRUUqP07IjoBWshSkILqvcj168tna3VKqkopcsKHk3PU7UfjtKTfF1fvePhl2GoPM7xkw&#10;LlXFf5hyzB7Vm1ibiRGeRMWuMWQtciLb21R7Zndklx3GbtZchsbA7T8mK62+5ECTuIQoK+2fQXXb&#10;LVvoHUaOxPC03lGb/KuSlw/q7z4n9a9F3lqVzr/Rrkre7hjPT+aPN1weldhAj5YeDPFHBrXGWdcJ&#10;ZXyU3i98ud2mZDxrk15i5TjNtatr+KwYzzFxfix76tiTNyZpG19yWttW0BYClU636l6Lsdt069ur&#10;Vn+62ljnHhXs7vea36J+rOsb/q+12V67FQ80qrOSS4p1xf3Cj4t3DM8Ez2PYro5INjvily7eGytp&#10;kq7u5aULKinc06khNDqDSp6+N9S2StQU0qyWbP0Tteorcw0UVSf2yY4s2GFf7G6H5q4iBMjbEITJ&#10;YJTuB7ja21qJAPykEEEEnrXWrmmxWMqPiax3/UvTs7lUtKWHGhvDxrylHF/MmLZRJWY7Nwf/AJPv&#10;/fkKaSu05A83H2qbUVNn9OlBiQCKaNGnqeur+iupR2XW9vcnOnqf25Y4NSy9lFj3nDf8hdKXUOhb&#10;uzYjW5bXqw51gqy9sW1TuP/T6q2b5bre3AEGBkt7kNxmJEe1Y7j8hk2hLkdIWuLDbehyr1HDa1Bb&#10;iNyGAQVIKtp6iTom0AFVwzO5QgLfcpDLMxTkiJZ8msd7td3YYfCHX4yTMvs4PQW0ijjhr2khW1tK&#10;9SdWqJgQULyBclxdxh2+5SWHUOgx7/ARFUhIaaWiHcChICiwkqW0qN3DQa1JIhKSbcn5QFDldyVH&#10;Me1NuofivOQ358OS1dBAklG/6aVa2e3cu/JUU9valpuqaFBTQmVJPBMCHfb/ABmkKbvLd5RObSl1&#10;Ux2zSrFZbg8+aNNy7jDszLT7rpQTtdKU0ClbqqI6kDT8tz3J7zdmYFvZvERuPcLii2Qsx46v8PDb&#10;giNGT9A+i/MIuURMFpTq3GpK1R1OuUUhASAhdHNJ0afsBp7IMAt9zu0NfKOI4w4oso/RbjYYVtvT&#10;FrQGFLQL3fpUJF5ZefC0rbUtLT6kiigoivWC7esWIt7m5CFmmEpNL7XX3Exi5SioptkemRYGrDcm&#10;vd3ueVWG0YzJnSJkK45Ne7Zb5LDxYfmzGXbdb4rLyShuE8WwGGlLbbUoitVdfnz6128d/wBZv3th&#10;P1LEtNZZ8FyyVcPE+8fQn1HsulfT+32W/wBS3MG8FlnXi+TMlxvlzgOzx4eT3DmvDXILNit2SXNx&#10;iW+8ymz3KUmJEnpQ21ujW+VMcS22ojuu1I2ga9cja+nt65xnKDTTpSjxaxfuwOvu/XnTPRuW3GSj&#10;ik3zNu2zys8a3mZv6dy7YElGZHBHUreYYLmVKhpuTVmblLW6mSp+D/EbCVdso/MoUp1sZdE3Vu05&#10;K3OjxXlx088TUQ+tul3LlZSpBRrV5eHI1JmXll4+5TBt0fGea8falXO73DGrG2pF1Wxdr9bVyxNt&#10;UJ2PHUxIu0QQnS62kfI1RQNFAdU3fQt96Fx/LtaUpNUfwvJ9lTY7H646NG6o3HqUnXCmC8fxNCMc&#10;j4VbG3725yJxpNF5buEszY+URXmFRrXtYlTJzrTL/wBPFjbVNOqXq06kJ0068+3+nt5DU5Wm5R4J&#10;Y45LxPdu/r7os5xtOdxKOXlWn3SMSe5GwiRcH49/5c4ztM8rg2woRdjLcbm3GC5drXFehpZcTCW/&#10;aVNvhROxLB3K1qOtja6Tu46GrMlRcVydGaC/9adMx9CFyfgl76mRIcsz0eGxF5GxKSw9KEofT3Zq&#10;WkNxG2nXZiW0s0S46wsntqK1KBFK1A63PTrVzb3fVuqlJLGj5p/caHqnXNru7V2dm3KOqLSUmk8U&#10;1z7STvhNzE7tAbct2SQCiU1FeMZi+XXFVXLe+fqrZOssa/yIim3VNBaGlW5qixTe0Ukn7tseqbDq&#10;MYSsbpVr8LdG+5VXvPid/a7nbtq9baa45j6LPi7bKIraI2Rx0S4TkuOqPerndZqQylKi0t125CSI&#10;7gd3NBLqVChCU10Oz0RT45GAW271NgRUwLXj2fXqON4jsMQHLvEcoytUtlp2Nfbk6Iinkqb7Exlm&#10;r6gKDdUV1aW40dALlpv9ufgM22dZZOPz3Z0eQpvKYdxtg7YQChMVVhL5TcG3EENoeSppZCgtBSNv&#10;U612gy1eGvTHJkx2+X1KZCFRGoszJ77Ct6GpS1KfdbiWGNYUNS1hY7ay44sagOE0pX0VKUrkrkm3&#10;Gmby7svvAq4zjEKFNEiI3Gl5Mw0tMpV1vmVXGXGU1uIejQb5d7+Esvt6KKQypWuny61hahGTaTw7&#10;WDYoyBllwxL9DxyBHkIAiyW7m5bNUEofbdTLmW9ucGlgapcUr1JSfbLV6nFyWOXP2AGazXGoDgU7&#10;meCxo8dqimGZNqcdUkJ7KWo8yNKdcTJbUCSCFqqr0IArNaZyAqTM5tnZYfiZNi0iM640plcmWWlL&#10;iOgpeZD0csIXIYdWNyNqHBU1T7iHOK4gxi2WyLLuTlykR2b9EU8pTKptkltWyKw213Xvob5Ii3OO&#10;/GW8kFLiX6gpA3AJ2iNVXGmQM6Yu2MRmqBnGbIFKLKVwJdpdkJLyh2GilhxlS5Jp8iVo3g6AGorZ&#10;Si8pKoMYj41GuQelzX5txixnXTFbdcjzLgpTTpX3JMi5uyYrDzqlkDtshLdUgLRU9TR58EAnds8x&#10;a1tuW4KcVIkRy7Gs70RTF+uSVlbQVDE2S1Ieca2q/OttsgfKoig6opRSzBqi4wMnzNci3Q7hbLTj&#10;slh4s2a9TrdcMhnfR9l2StqNb8nhSeygnaGm1p7Y0WoAgCE9To2mhgbq8d8Wt2HYdeLZboMeC1Iy&#10;qZcXlMqkAT5Mq320yLi61Ku98cYfkBsJUn6haQUVAAPVoxjHCMUgb3Kh76nUBIPqfcpFNRX9tOrA&#10;KqV6ep10BTTdT1I9/wANOgC6ydPmoamgp7n19Rof2HoAspzWnuPT4kJOhFK13DUe/v0AWWojdoSC&#10;DUEncSf97X/d/s6ALOuq1JGoptOpoPQUUK/Lr0AAtz0CtB8E1qKD/MSr0HsNOgA9/oSQUmqdK1FK&#10;p1qTpT1/HoCyqU/A7io+tSP8p9agfsP9tOhDVcCtUkenpWoJAoAAPy6Gqaenv0JKlYPvtG47fm21&#10;UKKVuBTQ0A6AHTtUABuNDRIpqNBQgqII/efc9AGWzWhr7Go10oCdSmvw/EdAGgapQD6HU6EAV+au&#10;pqCE9AY1nJrg2aDcCThOWg/gP5euINdfUfHoSs13mlcWIXjGNrVtcBx2wqUkhI2q/S4igXFCgCXP&#10;QV9h1BgkqSl3he+prGcQgrJ7K0+6aqKkKTRVFKqoU/An39eiVXSpBHT5V8PXfM8Duja7JOmRJCJY&#10;KkxXHtqXUuBYaSEbl7kq+VQBGlOqu9bXllLIz29tfu4W7UpPsOJ3y38fHMHy68hUItx1SnldtSFJ&#10;XF3LUQh1CxvaXQeih+7261m4txbU7clKL5NV9h0Gyv3rUZQvQaa5rAYzbbFEtUo/VRI8qNuVvjvp&#10;DrS0/N8qgf8AeA9qHrzq3bnX1IRfejc/P7iEErF2UJc4uhkrHJsDGLrGbgJk2qISgJAdW6xEdaSK&#10;KG9RdbZWAKiqh/XpyfW/p+G5c7uyt1k1Vx/D+MMDufpr6pu2IW9v1S81R+W5mlyUkuHaiSLxz85c&#10;lwqVbIEi7ILDDrbsR5L/APBkNEBHyq3lBJSo+9R18o6l0KcHOemUbi9qPsGx6lY3MVC7KM7co4SW&#10;Kfc+ROZh/lrj/JuDrZVNjImxm9y4/wBUgPPK7WvbQpSkKd7hC0a+o9DTXnbluU7cttfjiveeuOwn&#10;Y3K3O1lg8+xIIWTybsOMPQG7pd3pI+uVEftEQvC4OKKS0yhtlulxlOvsKRRLaij01ABPXO7qxuLU&#10;vIm4Vy/mjq9nbW9UqNK9TBtqi764U5vMc7j19lZU7HuuPJYxy1OKRKOPNzh33wzsdW9klwacMOMN&#10;vzmK2tYcVTuuVBHVLDuYp+S2pYRry4zly+3iWvztQgoXHK/uPhVxxwj/AE2lm+VfZgZXn3jLxx5N&#10;4fMxnlPBrBnthkvoujKcttYlwjcglcZFzty21MTra4IzimhKivMvmu5twUCuur+lt3u+mdRfUdrL&#10;P4tWVxN4p0zjTJ5rChwX1VsNvvNo9jdwnjRwdZQealj+ZPFxeDVU0cwv3KfBG1eDN2wrkXiCJlie&#10;FMouz2JZrjGSXp/KX+Os3Vum2VUK/SWUTnsSyq2oc+hclqdcTJjLbLhLiEJ+4b7Y9K670+11LpsN&#10;MppprjGa/K+OPCuaxPlvQPqDqnRt/uOi9auKeiWq3L9yEsFKPCqa8yWCYg+MXOV2wWTDlQ563bZJ&#10;LW+K2++hrY62B3kJSsJQQk6gbQo6H26+Z73ZxncnC5b0TWDqfWNvuFfhZuKScK+5k9fCXldcgILT&#10;0EzLe8hBYed3KSG0ICPxWgb1gqJJrSoPr1zN2zc2+tKMW+Rtn03bb2DjqcZOOBJvjuT2vNLZGuEb&#10;tky2O39G6EP9xDcdTbzDrRKkuoc3KKyTtKTQjXr0ba/JShpnpu8KcGsV3dhyu72UtvqtXYOdpN1q&#10;sGngyKPyP8d5l95CgcR25h16wch8O+Q0jjN1ddsHNrJbsEzLHccceIITIiZFi7LKDUFcRyvsSPvP&#10;Rurw+rOgbja3P/8AZwtNSXFyjTTNc03hLtqfCuo9Nu/R/wBS7bqVtV6fPcxafCMJNqcXydHVLlEj&#10;r4ry5vLcfxG7T4Zt82wXRm3Bh1lLcq39/alUSUyNr6Xor8dxlaVapWmgpqOvle/rbndi35sn4H6B&#10;2EKSjOzjblGtff8AYTfcVXgu45GbeeSUNR1MrWkH+MttA+UKUUhAV7aKCzqT7dch66buQi+J6L1u&#10;Xq+tpwk8Ae8yUvxlsR1FLsZaXe824O88EDuAMqSHC2KggkEFKdPeo9O1vabiabU000+TWRh31n1I&#10;PU1RqlOzkf/U6hW8VTMs9sNwxvJbqy61GXHnZIzJuKba9G2gSErVeEhaSy6pztJkITuOqKVQEli1&#10;2kJ1SYJIF7tqWremNJjQDFbSw5CXe2ZKGFqCEmPEuzt7t0spDJWHWW3UoIKS/WlaPCUW3gSKEeJl&#10;LTUmPJMu8sfw2kITcLbEvkbenYsfRMWy1RELK1A95uUtQoF7amgumnisgYbc+PLY5Ln3qQ7dodwk&#10;QIMe7XCG1YRLmwbO7K/S2bpcFWlt3JHbai4vr7DyXSO8rboVEwopZLEGsfp8KZlwfrc4RcTIeKrd&#10;b8lGO4taoyUNKLD1tRYsbt1vnv8A5v4bkl1R9Vp3V6kGkPMPn218EcdXG4TXo6rouPJj2y1yJy1J&#10;i3ERZEu3xrzDlQY0JEW6JZ7cdx1tSFuFKSo1FdB9RdUvdM2cfl4//IuNqL4LFYyPTs9utxuIQl8K&#10;xfbHkcp1183/ACA54zCZHNwuztlZu8CYJ0aO1Hi/ondcdZSYVujJiNyIiHEN6l0qkRiCEgkD5/1G&#10;1PcqG46nundvuOGrJPsph7UbuzO3CNy3t7SWPj4mgvJnJ8tky1xJuU5DIZnZdZml3SRJZgONwlyU&#10;x5kllpElbLTrUa6JQolpStyF7T8yuvP0+1YjJaLappde10qvsJjcuzpFyo0uAzIYrDt1qZtN3vky&#10;aXcShxoz7t2ReUXCHCzVcZtpuO3GKYSnHUAAKOxJ9k9br1PVlO9Yioy1vDtcakTnNu3FzejUqvwC&#10;N7w9iPMQiIZ8NcrlmfMfj3KWpMZr6GwJZjs/QNI7jr6ngr5kuNgj5BvFevRC5qhB3KN+jprRc0Yn&#10;HzUh+XI1MHbraHMJrepybd+q5/eP4LkuM/FfSh9k3OA2200YaUtulC32tgWtRCkH169U4QmtzSC1&#10;JQin3PEpW4pJt0oFLcZCsbtdreuV9ush3B5Vwbjt3CWiPZmbjd9kdqUwDHLjaWG3FoaJWyVkLAB6&#10;tJr1b0424Rt+pyWNEqhXJ3HpbwqLNzZvU66y5cM3a2wFSXWmG0uSWAFMxIeNW+XPluro9OkMyHlK&#10;cotYYSB60PXmirShHUk7jX36n9xe1OcE3J4fib84+j5Mj6CW9eb3FW5JT+mhq/XFqVcVNuXKJGaW&#10;hobYzMYFqqkiuxqgFAo9ePdO1GsVajjjlkZ7dy40pRWKxHYQOV+WcRnwnrXeLkbPHhsxjCuL5/TQ&#10;084tDzbMuOhpSQzbXXnUFSDI30Uv0qNXCxt5zcmo1fgX9ed2KUpPPsHweMn3D+b7Pl7OO3PJrtd8&#10;cgl6WXMunXHILbb5dyh3m5oYjLdXCm2aBZcdEJCUJUz9S8VAFadyutrHf9S6WnOxvJO3k4S80Ukk&#10;lnnXvwZj+Vsbj0Y3Yefi4pR92R1ScY3mZk3HOE5fPs9yju5fiuNZmqDjs65RlsyMitEOaZDMGqW5&#10;EKR9RVDqi482le1wq9T9E2925e2m1uzi1OVuLaVMHTE567GNu7dtwdbcZNLuHHWt/HIyFSJU961X&#10;FbKVKOSybQ1O9CNpeeJS+EGpIVtUv3BqevQmsK5mMNT8ku60tM2NiLeoakhmW85KiyUPRUktVjoi&#10;3OK8yVKWAVqQ72QK7FV6rKTi/LbbXgBbg4FlNyaZNxnrTativ4FuuKpKNq0OKMaUm5t3RtbDtQVJ&#10;aZaqlOpNKGyTq23g+HIBKfExHH0ON7IXcLqUuJjY5es1U05sKU7LdjwZLCFhtaSEt7SqiQU12mHJ&#10;RxYFGLcrlGjQUxcbmqdfcZbTHYx22YpBkrcLtAzbp10YvrG5pruKQ6vftO5AVQgE65xAvy5N8S5r&#10;Cs0SVIDbrbc/IHJsJO35diI0W5MveiyhRMdDZ2+la9WAXTJnW2KFXJ2DEmSVOsxH8bt2RPh+U6l1&#10;LDQTvlxW2W1VAW4oNpIBB3DSG0gY39ImOZEpzBp0a7JUw4b+5iUO3JlF9SO7JStiTd5NxU12z3ku&#10;JSraArcAUnrG3FOVYSSXHmDzKL43cTcbhkGPWiApKvp40NExTwZDamwtt4qiyj9Q04KoTGkOR3gP&#10;4poCXmVJOfkAZt8+6rR+l8eWixJlPPSJM/KMqx64uIvUhxwtlTUaJHsUy6S3nEb3Hd7LIaFE7yQe&#10;pSbXk8rBinJUHHplsbRnGQNYZcIsctvS8QyaXjERchSkfUlmVapgmx2FyG6lpyR3EpoHDr81pJPy&#10;8WDOfG5rGWMCuYxKR9XaVZbdyueu43G7v3GY3EtjEubJul1lzp86Q6pAq4V0IACUhIHUpJLAG/3F&#10;jX8uhoDXWhBV7ga/L8epATUogfKdtKa/GmnqaUIBr0AXPrRJGlaagitdK19CAqvQBZStFaAKKgVV&#10;p61I+TX39NR0ASKiCQRr+ZWhNCCKD1qRr8RXoAJW47lKUpOlAkAaU9NNoB1H4fAadAAuEJqofmSK&#10;/l1JND7Eeh6ALlwopUEJ3Co09QB8oFDQa9ACVFabT6jWgSnX8pqKmo29CG0s2erQk+hKiT6HTX2p&#10;U+n/AI9CKvgqo9UAaAUr+WulKEn2rVXr8OhYv7hJTrWpSa01TSu4EGn+VXr79AGmnD+X5TX1FSAn&#10;UnRQ1Sr11+HQBwKO2o3gAKG0H3NdB70ND+Pp0BjuZkjCszqQB/J+VV0CtDYLhRXqAQR7dCVmu80X&#10;iSu5iuLrBO043jy0/MBv32aDqAQnelG8a+9OoMEnWUu8xfkLJUWKNamUupZl3i6Jt7JdcQ3VuPGk&#10;TpCEjaqinG2e2k/+2T7aaD6i6jLp3T7c4XFCVy7GKb7auXjhQ6L6Z6bZ6jv7sbkHK1atObjzyp7G&#10;0zSuc8wreS1jsByMSooauMpcll1SGlIIejRm0qUlpRSP+JQr2gkU065fqv1QrVmFnaUppxm2m6+B&#10;9L6V9LK5N7jdRaWOmKTXc2Mc5C4X4azOZcpVywnGb4qWl1VzXPtbUxq5SXWXXPp1qU08uQ6GW1FB&#10;Ogp606+T7zdynvJ7jb7qauLGup0r3Jn0/bbWXyULG421t2qJfDF4cW6r7yPbk77R/BnKrS7rYsWR&#10;xw+84v8AjYst21vBLlaOqhKdftiqFW2imF19ajr27H6o+otm4SW7d6Dfw3PPTuk8Uanf/TX09upT&#10;tXOmq3cSwnaejDk0qx7cUQr+Vn2dPJTh5VwvuB2w8yYdGDsk/wAusBjN7ZESFrpNxpRP6wGW0Grk&#10;Bbilf/Yk9d/076x2W6lbs7+Hobx45aof+Wa9lDiOo/Se62sXc2V1X9um6V8sl2NZPvREK0xf8Tur&#10;8B1qbb5MOQW7hZrlHkw5MZ5CilxqTCkoZlQZQUKGqULBGo9uul3Wz2nVLDlNRdzhOLr71ga3YdV3&#10;vSLsFblJQr5oS49y/wDu4chxuE8+5zgj8KZb7tJYa3tIT3Vr2qUSP4Li/wDhldBQE+vwr1wHUvpR&#10;Kc2oUSdU1ivE+sdG+sLO5twipeZqjg35l+PeSU8FeRVmzi52xN9nqiXkur7ZUiI+wUqSkLbdakJ2&#10;oStJOqO2tRI1PXF7rpXoKcJx7e86iO/d567FK8ieXx9csS49unLjMz+8pDjKSqVJaYShALQYivNt&#10;QWe0PmP8N1YA0JpXrmJ7Ta27uv0E5Pnj7ngeyfU91O2rK3MopLLBVXJtY9xJZjWTRlsRWVPlG9xI&#10;aSodxx/VSO22kBKQ0FUppUD1p6dbC06UxVDT3IRl+VVaMA8lOBMC8jOM8k4+zawxL/jmXWCVZL/A&#10;Kwy5OgKX9Ww5ElIBdgXa0To6JlvlJouLKZSsabgrsfp3r13pN7XKLls5qlyP6lwo+Elmn4cTkOu9&#10;Bs9S26jG56fULUtVqX6XxTXGEvhlHk280cR124wzHxI51zTx95IS8uXjE36jFbzLY+mbyrDrk46v&#10;G8niFY7YTcISdrraahmW261X5ddl9RWLd+m+2VzVZl+ZfeuD7Da/Se6l6K2+8tuF2OafPjR8VyfK&#10;g/fi3kpdv/TwmYXore1KowcQl1pC9m5KFq+ZaFUrQaAenw64S7adyDm5YvM+g2pxt3NX5WTCcL8n&#10;TXWrbJhz1AKYbj/RgtNoSyEneFhSVoB0r8pO7319dJrlbvPSsjBvoW70Z4VTY9wst3+Nbpjv0zz9&#10;sf8A1OzS0dh1VvlORXI77kVe0ORHJDT62XCjaFtkpOnXS9B65ueg9R2/ULLbinSS/VB01LvVG49p&#10;8/8AqPoO16503c7K7GkpKsW/yzj8MvuIneQfDTkCX5Z5DI46xp9zjjkiHbeSpTUdns22w5pIvEln&#10;MbU5K2IjxLfLuIN2aSSncJ6kIBCAOuq+t1s5bnbdQ6fdjK3vLTuJJqq51XBrtPN/x31W9a6Tuun9&#10;arDd7K76NWsZRXwtc6Ly1XId9OxG64DaRFZjlv6CjCm2wt7a40hG55ZCm6oCK0I3A01A0HXyFXri&#10;vTc0lKp9Ni7W4itL8jWdKCBiNylXF6YsthS0Oro7FotKqKUUjupqpp5NflKwDrSlD16tvuZerStT&#10;HvtvGNu3BLNKrP/V6q7hb7QWGFJx/HbgkIW1NZciy8daioC/rm0LkxJFxauaXXfnKwpCwokrJNU9&#10;S2tTx4kLJCfGxuEZKHVcbWy1QXkmZLMe4mVFdlPpDiWGJtvv/wBM7JdbJCnOwh1YKSprbWlWk80S&#10;FZsu629AiYhi1ntscttutouN6uOMXKClBVHWqHEZskeBdG0IcHaQJLa3Fr+YAUV1HmWEYqneDXdx&#10;tOWykGXcYN/yJW7SZllvZectDA7T8tsxJnYsSWVOqOqG2whluoXuoSepKuYDT91lXOGIt0xDG37n&#10;ZVvr+qatdtscyb2VFaJNsuL8W+2RJSEIS+lx1LoCh8yf8sqvFAaFznb8N5ew3JsMz/CW75bcvs0i&#10;LBmKhRHMranBTj8SXa7pKjNNymLLPCHWFIVVakKSpxaClXXl3m1s7yzK1uIKUaYPinzRe3OVuanF&#10;4nMLZeJb9xRzZl2B3yLdUGK5IiOxIlYzC5apTkh0obD0kvOjYmQhtsllTT4IWVdfIuq27thqzdTV&#10;y22muzg/E3+1nG6lccUmNv8AJLEd2V3G0yy29HbREuUuU/KmNKhTXlxJP8ZiLDeVEGxnahAKQBWl&#10;ASemwuQjCNyKxdV7n+JlbpJyrghrpanQpdysCcflviLj+QWm2ToLE64yWGGc8gLZlpXcmdjEaKt4&#10;KBPzIGh0rT10lhNTo3OrTw/JzMcZwbjCqrqX2MCuTYsGU3Y/SOzJj/Kcq3PXxyfcrsy/Gex18xKR&#10;WnW3AtLqf+IFFKEp/hgV19tuUZWo0a0qyqLKjquJ527jjCLwnT2je3pUi3x7XKcjyp1xZwjkRba1&#10;MuXi1ocduZiurUpw7kKR31oWVFAZHzKKjWnqhKN314qX/uwTWTxqZJQag3pzFawwXYl2Xa2FMwUv&#10;RuM7C6HzDU+6pbjl0uH1LjrUrbFKmQCEEISg0oagdZr1yE7dvDCtx9vJGBRUbmOT4mcWKM7cJKnL&#10;oJrzE6QwtpxEVTccz7zdbxOcUFXDtNGLHgW9kpCwFMgJQACST47s/SlFW9Kim/ckehW0qauKT9i/&#10;mbiwbGoUJWORUW96RIZltSWZUaUN8x/tWdiSl9CXGlW2Oyy6Sp1aFhLW4pG46+O5NzlccnwPTSUI&#10;SlB14e3/AKDir5AiR7Ld7mJc/uNWNq3woCGgmO9cpLvaddSmTHqq1wJCwgoSouqb7g3fP15LMYO9&#10;GGGqtRaTjblritb9xjnCuPhibPvkWI3IN6ZmwibfJWMfZN9kxbPEktNlCDI7sI7GmP8AIlslKQlQ&#10;6z7q7rkrMn5UhD1IqKg+X4nc1gFnyVjEMSxa7w03bHrVjdktlhgR8AurS4ES2WyHGRCkXG4SQ26y&#10;wyjYgpabUsISEE0O76rt1o2+3jxVtL2HMTblObebb+0cfZrBjcttp+WbilIQylDF1hMNR2nA3toY&#10;8uM24kkCh7igCR6n16zYPHSVA5iAichuyIMGW0825EWFSEWGcrvlvuPIiw0WzvNjcnaHQtC1VKlj&#10;QTis1iBasDlwbflRbryLczPC1jtOwcVTGZQslxtiIYVvac+nSggEyEd4DQ7vzFiDL5dhuIitAXx5&#10;1qm2LPi3C2WubGdSUL3NsrgQ4clRQnapJASpJ20pRQh1aaTa7gYjGaj22X3n7lAYmsPb3L1dr3iN&#10;hkSipSnFJmWbGXofaDKAUsh5agFamo3K6wppPNYd34iovyc0x+1xUO/qWPWx6UtSjGXGcyKVMe13&#10;pbj4jMuoQqQlW6uxYpXSlR1l1xSTbpXv+5MCw/fcylQWJWGWqDOYe3GS7d5U61W9iMQGjIYhRrG9&#10;dJq2ikgorELaqElSSejlOUVoScf44NATEPl9i5qya72FhmK4qQtuMm/tsRXEpDe5MuRPWy+ppaD3&#10;Es9huhAWBqepaqqMGOx8nhZKZdljMNS4LaGhc8mtTbltkXpbrzgRb1MRWqsLWjt/MZK3qf5aqB6N&#10;JqgFVm3puslyDbrLc6NJ7cifc77ZljYUBKJMKzIdum19to1QVALcUfVRqQXFcgavv3DUkTIl0u+V&#10;P2a0HvKRaPp8Kszc24yqNpitIZxuDcZjqIzRqhb623VuEhskJIOPmTqgbz4niJgYvKiotECypbyC&#10;4JTFtcBNuhyEIiwWmrgzCbJLJmtoClA1INfbQEqKgNjqUPYHdqKkex/A09fTqQF1qqRWoH41qdQP&#10;TXQVr0AXJqCd1BXaDQ/j8x9dqSNR0AVWa1r8xoaU/EaqBIFSD/V0AUVUbQFEHVNQCAfUa0BGo9eg&#10;A17aVruCQKgA+xBBFflG4VA6ALOEmgFdpoo/MTQp/wAtK19B69AA/BSfgVBCySPWitfc7Rp+3oCi&#10;F6pJ1FFCpSTu+BpqdSR0Bckp+VJprr8fYAD/AHgKAV6A9UUJ0qkKFSEnWoIJodBoffToAwlXqar3&#10;DcAAolNVUCSSKgVA1r0AKk6UpShVroQKfDUew/f0ITqqhwuK2inqAP8AeJOg9ClNKEH49CRAy81w&#10;7LUA/nxTJ0K0NPmsc8etOhKzRoLDF7cQxNe5W8YpjOqqKCiqxwQduiRpWv4a9QzBJUlJdpHT9xLJ&#10;sitvFN9ueKzHot+xkxL5aHoq1ocbmRHnCttwJC98eXDLjTw9NqzTUDrU9d6TZ65067sbzo6qcHxj&#10;KFaU71g+83/0x1259P8AWNp1CNlXLarC5F/mhOiku9ZruIcuGPN+Hn1qD8ia21kEN5SLrFck7JDb&#10;sdaW5AKlKSvel5J9x8pqND18J61tN9sdW2uw87zwomfqLpm56V1KK3uzm3ZfDjFPg12ZDpcO58jv&#10;ZZCU9dI/0Ul1BRAbfcT2Hnwhwx3CBukFxQICQaKSQOvn12N+xdc41ovYztFasXtr6cIJ3KZ/yJKM&#10;LzyxXqDGU0uP9V2ye38pWAUjVY2kbx/u0AFOt7sd9auW41fnON3GyvWb0tVVafHmHL1JiTUqSoRm&#10;kFJS8681U7gQlCkqJqpKdlTt+UHrPdvNxeXeWsWYza0Rb7CPvyL8JPHHyXU61yBx9ZJt3LfZYz6D&#10;DNiyOAoqNPp8ktQjTHW2XVBW1/vMgfmFNOo2HXuodNvQlst3OC4p4w8a4YmbefTex31hvd7SE7jy&#10;S+LvVMSAPyq+05yHwHb5Ga8Yuy+WOLHe869GXGRKyS2Q2nNxdSmK0hm/RGkarW202+kCu1Xt9O6B&#10;9cbTqTt7Tq0YW7s3SM1hbuN8FyffxPln1D9Eb7p3r7npFy5OFvFwdVct8X3xXLEixRCueB3GLere&#10;p82B+UlKJCCsvWuSFp/5WUR8yErUCGyaVptPzDXYfUPRFCMr9mKe3dfDsb/hHr+k/qf5zTs9xOm/&#10;iqNZOS59/Y8SXzxN8tbxjQg2W7T/AK2zurj9qR3FFcZwBISQVFSw2gChTpQenXybqGxrWShSa959&#10;S28ozUHK26k6nEHkNa8iTHaTcEl75loSU9sNq2OLZQ02UU7J3E/LqDUnrn7snaXmqqG2lsVKLlFD&#10;4cSzPvRopckb4qUHsqaUXFF6SCG2vmALqNjxJUR7kGnWTb725BxaeFPbU11/YxnqUY41x7KDWPO3&#10;wN4z80MARAuXYwvljH2JEvivlZmL3ZuN3l1JfXYMgS0O9d8IvT7aUyYilbmVK7zBS6n5uh2HUnYn&#10;SX+KSo4/lfN9/Jmgv7e7Bu9B6pQdWuzn4HLda7ByLxTmWQ8Q8v41Jw3lDBbiLfeLTKKgzJYaK0wr&#10;9ZpZ2N3THb0wgPwpbW5txpX+8FJFt9CzbnC7Ylq281ny71zOq6bfjvtrqk/7iyHZcbc15RYJLESR&#10;JcYjIU0gJRvQUNE/KpSzvDjK/Umnv+/rVX9rC5Fzj7aGwsp22lOOFeJMz49cgPZVaGXf1cuFTaFN&#10;AEKSXGymqVKoUJ/L8yKag9c5qnYv+n6j/jsL7/aW/T9T0syQ3B72Y7TUG4AqDTvejLUtQQVPijyU&#10;DRCUun8pIqlQ9ga9bexd1Wv7ksYttPjR8Di97t9DuSspJSzwVa828wzmnHdqv0d2Y04qSiTvT2wk&#10;FaSQ6kpUj5A26dDQqJqNDqCddesVcrjVYvkeix1O5HRbbSGVXnBJGI31S2k/Twlr2Pd1ntpUtSiE&#10;rUG3lEAoCTSmqhpXXrBHTC5HSnU6e1dW8204yacllif/1um60yWI4cuScGaisl8xYUu2vyJ5lCMv&#10;WRLtNygxn4m7t1aSZbbiE03gGiTRKsm3GjqFkgzcb5GiSVLXOyDEI1yfS00L9C/R0zJbiVGQLTdX&#10;U3XvrkrVtS2+tKFEbAsmiOrgCiQ8Js8eXdHbJfJl6iLRMdnXq0RP1CK+lexyXa7nCctsZDnbNS8O&#10;48hCQpQIqCBgN/zm6NsSpFkyKTFmx0GJHdlKtSIU1xpdWoWSQ6TskcjxmlBSXYym0q3AqWjelsw2&#10;0nR4g1fep3E15MY51crRdLq6mM3PaxnFr7kFsfU3OVMlJh/8o47JsiIzhBT9H2SSpbjrhSNuNTUU&#10;9T867GAndp2FRGjJxSCnH8ceMSROkhmfgcWb3GXWbegBqGwzCck7llEeQllQSlIKTuFE23Rx+HiC&#10;Lnyw4mskrkbGOTbba56WrxavpL1GelQpEb9XtaQq3Ton6ZICkW+HDcSFd1tKiW0kg0PXz36z23oz&#10;2+6twqrmDfNo2nTpavUhXBKq7iGXn6QuVd51vhKkOiTRhbcePIWX30XC0RWkFbjkZp3uLfClK2nt&#10;JcdcKyNOuR2zioKqpR4ew2zjhKgxnI40uIqVBRbJ/wBTBt+crLMUpUI7lqzxqRJYdlzJiVPRGole&#10;2lkpNdoIp1urMoSopNNVj/8AVCi95gUIRpclJN4fZ/MxLKXJT8xlVwtMiyxDyPFkuTYKW/q1wJdm&#10;LYckwzLkt/UPIcAkqQ4pClGtEU1z2tOiUYyrSy1R801j7DDKcU4Np5fxiaThQEJtzC3J9xVFfxjk&#10;gqgxI6Rbmm4kwxmm0RlyGH/qEtoNQQXUCikhR3Ae5RcZOXpx1epB18C3rakoKib+wzuPDm2W6QpL&#10;8x2JHucfAzb2VzbUzMk2yRjsluXK3MpEhMZ5dVdxGxe3RYUpSScalLTRJalr5v8AMmY9XqPSo5VX&#10;jVGX2OFKa+unzpbKo8aFYXVxEOMiQ8W7XflWa3uLkx0RoLrxP1Li1pCo6GaJSpQSD47j1NQSwbeP&#10;ijPBQlSWc1h932G+MCS6y5LjznnWoEm7W5iDDUm3F24QnFwZsuG5NJSGVzVxW1SHyUrf2bQBRdNd&#10;uPhWh1dHV/Ye61Bz0STxWP3I3Dnzc2428y02ZuMLkuDHZabU6qBZlvMoYY+rQ2lbm919oktRnCC4&#10;2skAjTBtJKE4OVw89ZYqTxDfj7j7V85BwnFVRH5UOXyPgVsQ7by4GO21eo0uQEWh1LRLH0EZ1awU&#10;J3sAKWRqk7S2o7jd7aDjjKUa9uKqXvS02bknkov3LA7U+P7/AJxc2ELxnD2N6HA2Is2PfLK1a3/n&#10;7ke5NvuSJsJ5S0Elthp1QIBUj0B+r+dpKlKHK8TZk59zHmTcsyyCUy25OcLsGTJscKJFlVYQ4yiI&#10;7iFnnXWBFLgcafTJWpYJ3naFAKuPxPAgzA3y7xV202TGZOS2OStEx692bIr5jKUNR2RR1Fogz7ub&#10;yFNk74oDCSoioUNejT9RNqsedcfYDPl3m/3eO+IdnsUKPJbCoi8gtuTSt6WUgH9Yti4tuRHKQKHa&#10;/Qr9dBXqyU03qapwo8fEAtrF+u778WPk2JSpMJKA/Z7ViTymIUuSy42h0uXmetsoX2z20AJKEglW&#10;5RCgfeC+7tRrIwFXq9YdYZ0x+Ow3ImY3CiOXWSkbY0dx1K30OqK3dyFghCTX1AIGObhbS1tY9iAJ&#10;DazeYWJAXjzTCAGpVsUtTMRpVFBLzt0btkM9xxjcttKXA3QlNdwPWRKmDwfIAd3ZzZqaiLacfxrG&#10;YTjDzsjNxfMcceD7qG2464NlkQZM64svvgoUX5CCQASVH5RVuepJJaObzXcuIAY+Ihma3FzbO3Mn&#10;koDSFWe4u47Z4l3ipSXELk49Y09mUyZC1KDCUKLiQkOBe1J6R1JeaVZFnTghedx25XBa49owSwtR&#10;4iHGI10uxTZY3ZfUBI+hiRbY3cQDsClne2l+g+Y0NEpTWSXj/IhJMS5uK5E9HKTf8asjAUtmYxjW&#10;Id64XKSpdG5pvMxU+U0plBASpKEFJJ+c0SeoSk/NqVFn/DxDNVotl5jykwbImRIuT05z6y/cpclT&#10;78i2Q4qR/Ht1iirvP1DclG5aGVS7clg03qIFOq21KOlKsk82239ob4G+uPlyV2R9Uu6wL0+q8Tib&#10;ja46osF3a1FRtYYMmXsDe2hJcVU+/WYgzRalCtSNAdBTcB8dFAn16AKKI2+9QTSpNKevoNdKevQB&#10;da9pNVDSlQDqaChJNT81R79AE1K9RoE7j6AapoRX/LUknU9AFFr1AB9BvA13DQ0I+apAp0B4KFN2&#10;oACgSAa6ppWm7309Pj0AWUSqumu6gA3UP5dT+Wnr6fh79ABk/KoeoUSNxSQRT2NSagg6/h0BTQqp&#10;UKBWEalRRoApPpSlNulPXoQ3RNooagkBWpoRpU0H4mlaUGvpToHFPMECiogDb6BSyr10FdoBJCQK&#10;evoehJckitKCiq1KSn5iqg+Y6An16AMIKVAK3Cp1G3UgkKJAoQaqJ6EJUwB6/LupTTaNBUDcTX4E&#10;btNNadCRDyihxTKqEJH8s5EBuqQd1lmj1JAOqtNNa9CVmhuGHvgYPiRUpKlKxLGVIRvBC1DH7cCk&#10;pTRQXUk6V9Bp79QYZ/FLvGieSGNJynF8htj6QtE6C6hxsEAFAaUlVN3z1UpXpXaPwPQqcQ3lZxzm&#10;3AvLV4yLD5Mm1CTMdW4yhtX0MwBZO2THSsAkJ9FCikE6Kp68/wBX6Xtt9CUNzbrbeNeKffmdr9N9&#10;c3XT7sXt71GsGq4PvXFmM8XeZsxOSWm1Zg5JsE+Q+3Gj3NTxVa0zlLAjqel7kqjhxWiFLA2roN3v&#10;18w6t9GyVu7c22m5bSyXxeC4n2zo319ZnctWdxF25y8uVY14Y18vidAnj/5JufR2xh2RskOuMxUS&#10;i5uCqIAQl1ThopDtKlX5iRT26+X3ttc6ffflofRrkLW/sRuRbeFR6fIHOUdvG7HdYbxU29JECe6x&#10;vd7LraO4Y7naqGkuuCmtPX2NKt9uXLb2J24+X/oYeh7F/OXrdydKLUq4OmOQRx3nu35rOjY++w2x&#10;Zoy3Y9xns91sy7oQnsWxhLDZMhcTcHHW0VU48ttHpu68FzdyvxhYlD+xhq4Vbwilzpmzqf8Aa47W&#10;1LdWp6t3NeVOnkinjKVXgpZL2j0cSixMitP6VeGIr0We12mrc8ylL8CI22hKGnmUgJL8hdXHthCU&#10;rWQT8vWw2sFKsNxOK1fDHikuaWXYcd1Pyzdy3qcoJrV+rGrdXh/p5ohd+4B9qzsJvvMPB+O/q0ec&#10;xJl8hcZRI+5F4ZUFuTb5jUVn8l1Sn+I/GQB36b26Oiivq/0t9US2cbfSetvX054RuNVcK5Rn/T/U&#10;/h4nyP6j+n1vpT6v0V+j1SL1tLBXKZuPKWGKeEssznKuuM3bia5sPsLkScPuErswri53A9Z59VA2&#10;C/JUELZltKSoMuqAD2wg0cSoHP8AVP05c2slv9onPaT4rFY4qj4rlwayN/8ARf1jb6vb/wBv31LX&#10;VLbo4uq1L9STxT5xeKeA/XgnnG6WkREPTlrRGQ2qO8XFFOx7/Ks13KSEEpGoPpTr5nvNtG4nWOJ9&#10;SsXJQccU415kwPB/k0w+qO3KlremNJShz+InsposblIaWSA4qlagmoPp8OZ3G3u2JakvIbZ7eN22&#10;5KSz4EoWAcnR84tbLDr0dta/kYZCW+4EVKgpSwqnzH0J+ZX9XWa3u6yhG4/M8jnN3075e5K5bi9P&#10;HkzT3lP4WcS+W2PQIGeMScfz7HEPHj7mHHY7IyXFnHyFOWu4hRCMkxOW4lJk22SrZUFxpTLvz9bi&#10;xuWoO3Xyvxr/AD7TUxV/ZXlutm1i/NDg/wAOaIrcr+1Rz1gaDIiXzG+QocRKgzdLIp+A9IjDcpBN&#10;tmrLsZ00qpAU4Ao/nI16pcv3bC0KzW2+TxXfXI3NjrvTt5SN2M7N1ulH5su1OiXILYIxyvwDcRBy&#10;jG7lCtKuyEoeiOAJPdAeBWlxVXfm9D8a9abcWVeauRqpNnW7W/s93bfp3FKjX8cCT7jnlOPkluhy&#10;YzzaKloIElXZcSptKQtCjrodaaDUaE9Ue40Utp+ZYPvOe3/TXrlLTi+WQ6yyXKVOh7m1EpdRtKAs&#10;JKSoUKd+6tfkCk6+2vXstt3YOKeZzk7EbVxumJqHMWSqdKaW44laEOFLmzvBSUgq7biEFDwUlsH2&#10;UST14nbuQuTi9TaRvtpcgrUJRitXI//X6pWMwgqait2BueqfJjJSxJu0iM3KU+yC3vj2qWYSpzS0&#10;K3IUfp29qUlRVuCepeLbIWSMNeusm+y7ol67xJL8NyKx+o2ydar9HjvuDe33bGwlliNTeG3UKmOr&#10;SApYUgFXWNV1SoyxiovUK5T46J/PtstUaK/V6yybXOgwEgpdQo2VKLjfWJClsFIceiyD2kKP8NFV&#10;kTpk/wA5Bkl7x9tUYyLXdWvo2qt2yX+oRcghS48l5ciVb2GY1wgyWW7k44n+JIuG8fLs2pQUg6yj&#10;5Wga/vFlzKItw2+GxAiSGYrbTiVTYbUiIsLDjAkQ2I93Ww66QlRakn+Lp8/p1jauTwnkuQEu443A&#10;ihVzXPtNhjxmPq5Uy+JSo2qcErZkTxfp0m2S2HuyosJTIbcICSA5QimbkgNC5sftuQ4tfoOMuZpl&#10;0LGLhBm3PMHpse+YLHX21MrDc9ORzpTMvtvlhKERW20AioCSOua+qLPqdH3CjFycGpV4LHH3Mz7d&#10;y9WCTa/6HLB5OJx9/N55t8y4ss2RuU9LhwYkaILjLTdcVbuDsWTMmPGYv5St9xCFOpAqCEaJ+cbT&#10;U4QdyGMnhRdjN36jhBzjPgvvGO5fOuDsGTab/GTfJ8ONyvOixVymlQ7bbxe409qaqsoyP+MQkpB3&#10;OBHygE9bmzG35FF0dbar4fzMkf7kJShNanGP2YiDNe/WLjMgzZahGk5Rxhe0S37RDiQYluuH0kFb&#10;bS3SoxG3ntyCpKgXahSkDaSZo7LjO3a8qhOPFvOpgVJ7ecU1qo140CrmPuR0RRjkcz2YUzlmBLs7&#10;6rVKYS7CD0sXaNKMlTMuPBQFbpC1qQ6VbUoNdfRDdppRutqb9Np04MmFlySjLJRr3UwD2Ow2ZF5j&#10;PXMQXJ0m5caxZEtlMdchzu2qS/uDM1iMU2tP1LaULCUNpSgISkAA9ROVFHRXTFXK99UTG35bqT4P&#10;3G0cet0CAr6FyI/OjXFm2LRILzFufdcQ9eGpNzckJdVAjtvKbeURRTjTStxTrTrX3XrWvW8NXdkj&#10;NGDj8bov5I3xgk+02yaxIiwr1FjTbhH7zMh2IQkJudimTZTiJrDshqJJY2o3MoU0GFKCFAqIV5dx&#10;anchSsaqL+89FuTg9L5/iOanWmPerNenVSYAS7b7xd4Md0ORlGO5BbhKnRURFlrvORw6WypRUEqW&#10;spTVSj4IVtXI0SZilJyjpxTTWPiZT9vvGYbvKWH3qQzcO9i92vWQQjZ3YomNxLVYkxmpzH17T9rl&#10;hh+8NRmmFpWjZUKUCoEdL0a1C51mxFt6VFzdM1RfjQ83UG47WaXwtpfedS2EXzkvkm0uqFgxqApM&#10;NiPEyE5IWr3FFXi+i2u2OOxCYnojpaW5te7ZIW3tJSK/S3KVxOiSxrjmznsjdFumXWLKSnK+RrZd&#10;YQdgR3Yd5i2O5gttoqLa2qDlrN/kXN5bR2uSGnHdyNqUrG8mqdJNO4l/HaDZEXPZjkJt/FMRyzI7&#10;BJSlan4VtYxi3xksqUJS1fr1+tF7C4obBVsYf7iRuQKHU7rlGsYSlHnl9oSqysOVyJkk5bdr5Bxe&#10;0WOQruNW+BZ71mk+QiSAlEe53W6O2u2WmXHKQXSzJdCFqKVJATr43vlHdx281LU1VUtzlg+ctOle&#10;DfbQzqzPQ5KlO9fZWorXXBrKluNJybk3M7Y5cVNRLexBzu02qHIdfW46hNvUi3XSY4ZCwShSn/RJ&#10;QlSANvXtdq23Vzmm+0wpvkjPMaj4bDjMWa0/V3WTDjuPQHZ6Z19iNS/qHPqCchXHfY+rTIqkJU6p&#10;0JCk1IBHWSMUkyBbk2iXeJLzEuyXXuBKgHW5sCPbnmiQtKmFSoFzWFioPbCAhKqnaCT1R3Jp0jaw&#10;4sBK24VYrJEaZhwMgcCNrv6bGyu5qeYVWjh7TghxVMjaN6VbU6+lNOsgFkQI7aW4DWMMWlcBSHbd&#10;fpqMfdbiB0lDbUGS5KlymZNFblJ2NIoqqVa9AWXSKXGwq5nILw44UhuDYpl2jRnHEklLrse1S23m&#10;461Niqi8dCSaJrUDFlWTCbI69fcpxDHcWfcQ8tz9YMPIb+Yze6PUyDKuijFkbQpIb3OISoJUEmqB&#10;i9NNxcoqvcSpSVaSdO81/mVijZBaN9ptNhvOIo7DbMG/yZd1tbLa0lQZiYND/RrfEfQFgNMO7Q6l&#10;dVggjdZxilWmANl8SMph4Tb46Yca2NMSpiGYMKytY9FjMhTYaZYsrD8pmClHpsQ66mvotXqb4UVE&#10;QbFcUPUkVFSNB6ACla6mo6AKqd2jdUkf5hpr7ghNPWh6AAcUNvzelNdB6kg1NRpqaUrTToAioitD&#10;pUAppoRodvvSuuvw6ABruVpUUBoaaIrQfHUH+voCwqA3HRNDoqgqKH0Ukeo/r6ADUorFKn0AroKE&#10;Cv8AukBIPr0BZvG30BoEjcQATpUeulSB60Ht0BUgCg20qEn2B2gHboDVI+X16AoKCugqdElW30BP&#10;v8SNfXXoCoV7k6E1JKUhSjTbUJAO0p9D6+3p0B5AGnoAaKClfm1AJ1+Umh19fXoAVDg+X8tQU6io&#10;0qfQA6kg+g+HQA5UaUBpTaVVSFDQ/wCUHX0HQCTkWuM5IlVKfy7fEj0HraZYPrrQE/t6EppVqNcw&#10;/arAsNXUVcxDFyGwKV/+H7cE0WaK9anXUj106hmG5/kn/qZrLO7eiWl9FFdpba0FS2/mW2uhUKpJ&#10;2hO2gIBJP9XQrXTiQO+ZPiLfOYLm5bcSx1y73yYp5LLDYZZbQlRQHJEuW+WY0FhkkFanFJCSqgqa&#10;DrxdQ3O3221nd3NzTa7qt9xtOlbfd7ze2rG0tuV58sEu8hH5r+0h5IYza5t3EXELillLjrlutl0n&#10;ypSG0AkN942tqK8tJGvbWoVHr1wcvqjYxuO3DbXlCuMmkl2H2HbfRHVZ2lL1rPqNKqbdRq3E3P3I&#10;3j/kKeNuWW7mzZoz6IsS8PdyRPx1bS1NtCcqhcuNobBpup3mE6/MkUGp6x0TY9dsy3vT2luVVyi1&#10;Sqpw/q9x0nSOqdZ+nrsOn9Xhq2zXlmnqa7/6feS5cceRztvKW7lPmS7Xf0tPtuRJae3JYlNNFuVB&#10;khSYzgouqFbinadQevmF7pVy1OShFKKwayx/mfQrHUrO7ipqSUouqbXsyH18NZ9Y257HYRDkRFPL&#10;/TZdwTLen24PgqcJdYjN25x2SXFErFFAqO4qFKaq6lZVZW1WOfNdxvZyuX7MW7rxSb00o3wTriSg&#10;8b5LHYjQ3I6RJCUKWXEPR3pS33GyoB6R/AUGW6fKjapAJrU06nazhG9KdMOeb8XwNLvF6kJQm1Wu&#10;WS8EvvHcYxfmLlGSy4rep3el1t3atxR0OwhZ3hTdfbQ166OxuYtuDyao1zOT3u0lGTnGKUCJ/wA8&#10;/ttWDkmHlHJvDuNQHb9dWn18icaBlLVvzqE4nuSblYmgpLdvytsp7nyFH1SwFApdAUrv/pr6oW0g&#10;uldUpLpU6qrVXbwwfNx7PyvFHz76i+n7u4uw6r0yfp9Vt0aadFJp1Vf6uH9SwfM5VVRXOG+WL1xR&#10;dnLkq3R0xp+Pu3UOC5fpU1xxCbddm3WmlpulnmR3Yr9UhZU0FkDdTrVfVvSLfTt1LcbW4pbeSUlR&#10;pqjyfj7T6P8AQ/X73WemWfnouO+hWM001Sa+JpPHF07CSriy1umGJ9l/jNuIbafQVLUtJDaFJNQP&#10;l7qEkA+oNDUdfPdw1eiq8MT6DbdyzJKSoSTcN5nkNgEFt0vuMpCFoUraZLTO06rUFBBASKD01A9f&#10;XrntxFRm1HKpsIO3fUlNkp3GeYx8nt7cWa4sOKjNkBRbCnpBNEUSFJUHSDUgelevbsb3qS0T4LA5&#10;/qu09Oly1HFv2G5mI09iOuOlS1trTscQ6NoSaEpUkkUUFj4elOtnCLlg8jmb9vbylrqlOua+8Zpz&#10;/wATQcht89962rLf0zoQ62lIWXVglaSCFLUkkfmAKk6061u4sOF1SSzZvemb27B27cJ4NjAsM+o4&#10;2yJyzzXFx477pEJL77wokOUQtYeXFRsXtI1oEnrWXWtdKYndqPzFhSjHUqcMSQ7As3ifSsuPPRDv&#10;Kd/buMd4ut7UpA2JWhKFgD8oJ/f17tpclblmlJLLnU4rf7KSuuCjLS+x4GRZfcrBdIxeacQVLQQ4&#10;htaO+F0oKqJTt9ddfTr1XJ2pqqpWnvNbbhurE3VuteR//9DqYdtme36snJMStNzsEpzsyrPJZyND&#10;slLA+RxNqgZJkCZEeGtSXHCNiUFIUQoDqqUq4yBiVyg43bnEsQ7fgFqjwXTMt7M6xXONFtj601Wh&#10;5bDUwTnVlJdU4rtUqQSAkrEpUbfMF7ea4Tv/AEe7ZFi827ISwGoNvWjtXdSEKkH6ByBInuszEbEj&#10;a52WhVIUoKKQJBgr10lxjPhx7PhsJKnP4kLP8jhY4/CfVEU4xLuFrtV2XHvNqbXRCW5CnHxqRT1F&#10;IuPwp4kia/ar69M+TPJ5tk2irjZcQcxC34/2ltBaI8e7R5kq/wASwLf1H00z6zcdoookmXJJpIgx&#10;y68Y2W0y5M+74uzcb/CfZDF9vUqfk8GLF7IbLtkcyi4FuA5GZdKUqijvNrUradwClQ9dcMiTVfO1&#10;+tNt40yywi53mW23ZZMiNEQ9jhtDMgNuSFxxGt9nN8gqhIbBW7JltpU5sG0r3FWq67KEek77Vqa9&#10;N4ewva1erb0rHUjiz55u8KZnuX21l6Td0R5eQSUy4EOCiO1CbkYxcJVweclOl5v/AJ5W0pWR3QlS&#10;fyqp1882sW42riklV4r2m9ilVSklpdEl31Nb3fFrZcZEp6derbamBL5abVY30Wm2qdQ5aWZDcWEz&#10;aG5Dzjsla0OpjEhtxZIqKEmzvTTioQbT9N1zpjn9xjhDTGeGaXDwNPX6VPsVluNtGRW8x5WMccvf&#10;TwmoDcKciLOafgMSZiGP/S5Lbj27cooUmpBVUU62Fn03cdxQrD1JrjxKKOnyqDTcn9gpWyS9BuEV&#10;KbzLZZhZhnFpZZgfSTpss3XHQ640p5bSoUm1Py3lDvkJIaBNN2vWBW4zhJuFUoRaeOHZmXnenCPp&#10;r4pRWPZXIPW+Y06xj0CTNkTr8+3xY4Y81+3sQ4cCH+rx2UxZcVgvzg423VDK1oKEJFAagGJW4xhc&#10;uU/WsG+x5VLQuv1XFuiWqvsNjY5ut8+yuGciNMZtdphu25E1IRKfkTr3IRbW2IzDkaN2m1soktvK&#10;Uv59QVKKRilolYu+Vptv3JYmW8mlRPF1+xGx7HltztjjSGrYhEBcpcR1y7TEm4SZEez25MqJGcUJ&#10;Co0NKo7vacopDSUktVqhQ8Nzaxk5TnN0Vae1mS3dtyfpyprUW8MFWo8eBLak2KwyFbYbE9hdr2Lt&#10;1UBp0JtTcJsBCo6I1sLgUttxKt9d5VruOrnFJyinXFUfcZ9CS008xvLwsx6Fi+eXqRertOhxSxcY&#10;r13sjV+U9YHrjJgNxXrazanowLcZ2CnvJ2rYCfmKFCiuuz+mPP1OcnWisPLPFpGq6nKXpQjwcvuZ&#10;0FcSWrhi9ScXvsW5TcjyiC2xb3pzN2ydxF1ubcZNucemQ2cmbs1xnyo7W5Yl2x59a07lHQL67+MY&#10;ao+Rp8zSj3rNa7RB/wCZsGAOS3X3AtyXBtWP2qTc4qEqCWblNn3CDPipgrFBRtSyRrUEgZHGrTdP&#10;YDZ5gXzvW+WxEXaFpS4XIjuQ3TsBpKEeqo0CXDkNkJBSgltVU1T7jq6q9KbpQdwPEs7Bkpubt1gx&#10;7iuTJZCo798fQ4UqKi2+mRK+mQ+CoKVRsJpQp2gkdVxTaVPDgRSOdMTJ4LdlgD6pm2tS7lMR23Lv&#10;j1ueWuQ0FFaHZD7an6NNKcKqLUpO4H5SaDqaLDAnxFJN3vjzqg3bQ3CQ40XFLk26NJbbVGWhSmoz&#10;YfluoUtO5QKWlA0Ugkbh0AJ9I84+2tu9vttMB0qj3ViQiO6lBQTuuCBbnNzSjonuKpU6/ABMlNWW&#10;w/WSrJHtttu4SETJV5uFxlxFsrdKob6mHpTz0hKnJTgQhMlopC9SE6dAKcD9Sk/qDd4nWxy3x+yu&#10;Rb4K23ihpxASSH/qJCYTDu0Kbb7RJKSASDoBgl7vVzswft2IO2qZDuTynmY17vF/vEZDaGA281Z7&#10;XY7LMVHDJ+Z9jvIRtqraTXrHc10SjTxJWnjUx6O/cpcSDCvN3XncydCccXZMYg2rGgVRFuqTvkLy&#10;8yrYwzsbQ2Hd2oIKAVK2xraVElKfZh9rCSrStEJmQ4bkU2PKFgu9msTL5Bn2SRjaL+q5w1ONmSi7&#10;ym5uL3NuaSpSEvMrdLCUpWhwq06yNVTRBsrAGIdqtMu0wlsqEC4uuPCO4paUvzmGJL1S4px0nvha&#10;TvU45uB3qUqqjIMyW5UkkgkVB3AUNK0111+HQACnAaBJPru1qd3oCNajQ6f3dAFluj2oCa6U10AB&#10;qBupT09+gCq1A7txOvua0SKaJJUPU0/u6ABDpG4KFACE0osqoCTVQptOnQAHc3g+4pQGlKe1aAj/&#10;AB6AsWsbTtFaBSgDu3J+b5l19z8Pw6As7xV+VX5ttCQdtKbabqVJ1/s6Ar3Kgp3K+VIoVaaVBII+&#10;CR+PQFyXKkVO0FCkgH0oDSvqoVHrWvQFUrTUqSo02CtB8501p8SAOgKd6gIqBStCCqpr6pUUinr0&#10;AIlyhGoHygD1IqTT/NpWtP8Ay6AMJO6pG7WtD+U1INACKpoSPY06ApPiKnWu6QGyhLs623CE0FK2&#10;pDsuG+w2VGu2m90VJ9KV6EUbaoNTw2DKYwnE4r8eQzLg47Y7ZNZUy43IjXC2WmLb7hEkJU2SxIiT&#10;IzjS06FJTr0ZjuJqcqrNmOZNb35KSOw8WkKFdzDpCh6jXYSlINTQAivTDDVkThwjj4kZ3krzfM4X&#10;zZi0yEuWSBerYxdos4wVOP3tTTr0adDjuPJEZbltdA3IJUtIWlRSAoHr5f8AWv8Aukuqbe3bX/wP&#10;TVO+rr9x9r/4usdMudO3V1wT33rtSTdKQotL58yPnJfN7IVuzGZT0K5WtyYG0xpkFESfGaoopo42&#10;2liRvUAQlQNQrQ+x5SO36xajqc1Pb6vNFpYLvPtau9DnpjRwnppVSk8edJNkRvmni2F8tIk53j0K&#10;PDnvqceWthtCCt1VS8FIT8ydiydCADSnW56fc0OsVRmk61YhOx6bo2suZHJxTzjeOOJiMIykuy8Q&#10;+rLYDiVrm46XHaGdayvcpUdDn8RcYgoVqU0NQdh1HpFvfW/m7MabunDJ07DjNrv7uyvK1Kvp1efA&#10;lQ4w5dXiEiFJXPek2+SESoFzt60dh9l5IU242UtdlTLragSanSv4dfN+odLlcq4Q81cVxqdx0/rK&#10;cVCU8OdSW/gHyOiXKPEbjS0OyEqaLjbv8cONUCQGyhqQlw9pBUlW4L3J9NNOYubeW2lJzhSKZ0aU&#10;d3BuMk40JN8E5CYU03dY0luYtxDb7sZla1qCiG9xcHbS7uLlaJCRX+3rFbvyhN3MdJ4723co+jJ0&#10;quI7PFMpF7ZRIIcU1ISTtXtbKFJQmoKSDWhOmtetnt99Gac03Spz+86ZK3b0JUkvHMjf88/tVce+&#10;XEpjlDAZrHHfM0QtuXG6xYqBac6jx2yllm+NJCCxeI6U0Zmp/OBseSsbVJ2C3N2cJxjccklRRbw7&#10;lXIxdN3r6bOVvcWU7TlXUviT4/6qjTOI/BzlrjCE7Z8ltbMmbbHUoDzLlHO2jYrvuIfSG3G5iCQE&#10;oWrar09eubUd7O/ci7TSrlyXfxO6u9a6Zdt25QuujWDo2m/Dkb8awWRZN8aTDTHmJSpoLWR6pStY&#10;SUpU4im4UGp9hodesF2xPXpkvOlUwQ3KlctuE2414C3imRz8TuqH2DuaWpkJC1LKA5sKiQU17agt&#10;J0qQr09tNc62m2qo30VHd2lbnJ94/LA+SmshtTC5EhlRQpIf3O7TEdqVpSEr+YJW2PTSlOtjsuoN&#10;NRlLy1OX6n0iFm7P07bq+82Yv9Lvkf6eUUBbyN0Z2gLT1UE9tXqkq1prqK/j1v07V2DqseDNBK1u&#10;NtW7B1t8VkxhnPHEkNH1lzhoQZDTq5UNbRf77EpIqFtpbfQSnT5kEbTT9p60l/YxhclPUqM63o/V&#10;pqMYOqjlTg++v8VGFv5beYMp62v/AEypUJSkh12MpKygK7haWpM+LIjqWFElYWplRNTqKDXuDwye&#10;OZ1l5beUFKCatvhqf3KnuM4x3Mr/AB31Jcmv/TyAhTjDzq32mlpBCg0+53QC5TRJccIJ/GnWaWle&#10;eGD9xpNz6d1KM4Jyjk0qe7A//9HqBu93tNmWiVduQZ7T7fcIjR8ltdjhtJbH8dUOyKt0RU2SQCNi&#10;w8E6bGzX5gMVXkFgffU7b+Mc4yt6Ytbyl3LjRlUWUj5FNTouQ3q12SLLQNoPaDiy0K1Ap0AuMQLt&#10;GipU3x5eYSytT7j70P8ASUwnQEPKQ83alMxZzgcG07UtjYjRSjqQEZ2I7eJ8mJNzyNi0BtZdftdh&#10;tGAtB50pbKJirjccin3JMlFKB/spQRqpvWvRJLFLECVcrdYY811EjOOTchhh5oKRb58V+I488Cp6&#10;T9ZZoseEw18pDyUtqSBVVTXquiNXLiDEro/aCpNosuCTcqbiu9xb15zjEb/Ii/SbExpK7HfcqTLd&#10;aQ4sFloMNlOypTp0equDwBoHyov0i38JZk07ZrLa7IrEH1OO226WuNOdZhuBoQ7pZbbOm28xlIdB&#10;aTHcUKJUXdu0U0n1FNf7Lvs2tGdVh5kZbCbvWkuLRxKcxKbt+RZNOtyX4ePC25Ew+pTVtfLq24UF&#10;+Myw2reTF32/YXXA2oLG80ABPD7SFtq3Cb/uYfabl1TtweKUl9phTlstM7IrUu6m13SBIy3KpsKz&#10;RLvbocpUmdh6JakBcWIuZKiOOOBO+hqonbSorEZSjblC3VJW440r+ZmaLlpaclFU4vkzX1xchXm0&#10;9vdKscyXgOMx7a/kh+rt6/or64/PjREy4vcVHUgJCUrG2lKuJJr16beu3Lzeas5ZYU9hgm9eqaa8&#10;suQuCVbbflN2kvOrXJn8kTocae6uKlSlRMNHeYAkx1OMNSykVUna22SEgqHWBqatW4J5W1Vf91Pu&#10;GhTipN4pfeIuDNyparVdLzIM5h5njJt9kXP6V9cZnIZkSbIaVHjrLMlLZS2lKRuaCFLSFEml770q&#10;5G3g6y/9KM8FGrTeNXw7DY0KRdTLXFtN5mWyCy/a4zDL8mVdZLLMXJshjs3EypFucZkOOPyQpKgC&#10;UqFSE1A6wylCLpOCflf2IxztOUXgq0FNJlqj2l1u8y5E2wRETnGZM2N2JEheJ22EhUJBG52JCQx8&#10;29Q7zneIABQOqxlX1E4Vi397M8XGEquK1OqftbH54MxPumMupQ5JUm2B2TAXGhd91bv1ZauKXFsS&#10;H3pTF0VEK/qSKLS0kKAUkEc/ewuKipU9EJUm54aW+ZIj4dIlRc0nIhIM+bbm4b4l21mJc5N3t9xX&#10;DekQVNXWbFgW76V2Odi2nN6HQRRYqT1v0ZL/APsL0UnVWcf/ACRrOq/47b4OWXIny4sly5hC2cXy&#10;K1vxkIckuT5uGtImKLIZbbc/SH72408gEUcYWFFf5XBUo6+l54tGjHRY7c72S+qPPsMZDKRJfiyR&#10;e5F1ioWpwuOS2XJiQgqSyCHUglZBOwf5pAQF9tH6lFTJzFF9cuIDQs1sucy5RnHUuuOiUxb4rV5e&#10;s4bKKKdKmm1kbRQaDHqjqSUvAGe2yzRLYWim12uILohEmUiMVw5dweaStbbsddxbUuW8ApKav0Wp&#10;II+U6C6ilikC4W3MX13KSzOtdotDkdlIuFusdzuV/hzluBDUoQ3rlMgXiPsNHEqjRktBJVUgVMgW&#10;G8YgtsKfuWWZXe5LQQ7KKZdutL6NjB3bbXY4VqYkIeaV87akvJ1rUevUSpR1yJWZVmz8W3q4Lfk3&#10;O33C4wGmYy2rg99ZIWE7lMtpC7g6JKWwgkpUlaQaKSB69RGnB18Q68Qo7fuPcebiRYabTCmXOVIi&#10;2i1y4D1sclvqZfS6zDeYkqjuyZLMdS6p39xpOoApS+mTTaWEVV9xRyinFOWLdF3gclrKVrtkdbsS&#10;yWp5K0vyBCdrc4zRQpFujqak/VMR223NjqjHbC60K9hINVhRPMsZfFsH6aw8iLaMcFsXJdnu7Y8q&#10;2XNErsBl6YEtp7VxkdpQTvWkgo91/lKWpqidEWjKlTEnbtarI9ttE28RmluMIL7GOtqgPrUtaVrn&#10;y42FKKXErUQpZda3AprtUOsSjokqylp7EvtDaktKiq95iuRX66z0pZVCuqXGJYfjSLbagJsyOlCl&#10;PF25uwv4TGgBCAv/AC7lHd1k1Ryxb7CGmqug2fkPyQxTxwvqL5lM5m42+U/Z7Vmljtl1jXLK4rVw&#10;ktQ4Fwg2Jx2K65MtciV3VMqCHJcYupbCnAhPVZXraTWvHsxa8CdEsK8R4OE8hYPybYWMn47yux5n&#10;YZY3NXPHLizcGWnACHI0xlpSpFulsq0Ww+lt1tWhSOrKcJpaHiVxxqZE4taFVIcFKDaUH41qKAFN&#10;aH106sAoqQveCUqon0AQrUgbiogp+A6ACVIG6pQv83uDrX5v2Ej+7oAMvbSNV6VBTQ09QdDSgTpS&#10;vQAJeB3bSr8vy/KobfU0IVQ6n36AAU6o6lK9E6VBANT/AJqD5tfTX06A93VjUpcFB/uqNBWugpuS&#10;ST0AGXVp3EJWqqfVKFEan1Ip+H46dAXB570LblaAE7FEj10FPQ0rr6U6AuDi9TscrpQhC6kJAqSE&#10;ilSka/s6Av3LAJ7T2qiAA0ugGuwfgVE/D3r0AMlxz5B2X9dalpxQB2k0qRUVI106AMNrc/KliRQH&#10;1LLtU119dpH4e3QBkOPAbvp3juFdWFmnrXdp8Pw6ABfUtYKzAcWVDetZibnNwFAVrLZUtQ2gE+tK&#10;D06EqclSk3Qwq+sjsO0tij8upNvA3flKlU7ZG5Vaa9KE+pc/cftItPPWwY7k/EV3tmR4yzcaF6bb&#10;JaYIYudjuTO4N3K0z9nfhSmwNqqHY6g7FhaflPl3W2tbm07d23qik6c14nt2PVN507cw3W2vSU1n&#10;jg1yaeFXwZyR5fk7cReTMSZLjU+wJV3kSEOJQ9ES4oNSi0AsVKgEkVA7igEamnXGX9pat2r0YvBI&#10;+rbPr9zePbXPhuNLBOtMDRNvzaNk0R2DPcDAK95ZSgAKWQpLilElSHFLbJJ0AOvv1ylvVt5Oqod1&#10;LqEbttOtRp3NvG4NwdutrKe2W+6hbGwodFVeikhJ3g/5fUdbzZ76EWk3hU0e52076ldy+8TuC+bl&#10;4s4nB82XIk4q9IW0xKIK5mOvuq+Z6NT53ISnPmcaBqk1UjWoNep9MjuIvcWElceNOZh2W6lBytSd&#10;JxdCTPjzOJOCTbZKgKZl2KTskxLsy8t5osGjqHmV7gApY1A3A7tevn+/2Erqlqi0+VDtul9SUWrU&#10;mlFrmTB8B+R0iS1Fitn6hC0JZalMrbbQW3KrCnPmRJXX/OEpdH7Pbit7tr23cnGmg6qPoX0pudZM&#10;lS4x5QhusRFuONtOSUNuSWC4lKVrBKStkoUpC1IpTcKbhoR601lu5ct3IqXwsy3Nv6kJRrWmQ97F&#10;cmjT4iyyS6kICao1bKxQ7RWiQkU1pTXrottNp4vChyPUdlJSi9OZm5i2+6thMqG0vvNFta1ITWoF&#10;RRylapGoAPw62lqdu5NRaxNDO3OxGWjCKeXAbnyPwhb5zbk6K0WloDii4kBRW0QSopr6O7hpr6j9&#10;nXi3mzU6UVGq4m26d1WcJxttqrI/uVMXkY2p6a6yS0NjaVKK2Q4tBJS84NNqimnv+PXOb2xplSWZ&#10;9D6NuFfpBSxxqaVd5vl4X2Z9vC5SI6w5KhMBCWGYnbVvkOOO1C1oOp1qP7Dr47e5F67canQvbWdz&#10;qjfnTDBsyuB5oxra4mQJ7RYkoGxt4Nt7H3SltbjykSJKEhrckHYjalVCTQjr0Wbu+ttxr5e5mvu9&#10;Ds3ouNEprHDl7vtM5ic4/wA3q7l1H1EaUVsIf39xK2FoVuX+Vui0VGlD8KH3tK/do1J1T4mo3Gyh&#10;Zg7dlUfEavylbbe7c0XG2r+oYKy25Qh3sOrVVVEAlaAtZAAASa6gjUGVWUNMFiZ9jvLq1WL9U0s+&#10;dMvYVx9+VLYQ0Kqaa2irLbSWu4kfxQpaRvUAAkkKSDUH16rDGkWi950cZp1bxP/S6mJuQOYs5JEd&#10;fF+IWqOvuvTFWxJuUVDUjtiSxBsTzLzhfbqqMpoKCFElRI+VUVQDUW/yZqF/y/I5cyONRK5dzfXb&#10;LJb2Vv12hv8AmJ+2TO20HCFluIW0kBKiDXqQYxdWIl2lORsssU6dFWr6D6rIMqgX+RE3tpQ1bn7I&#10;kz7HVVStJejpSQKkVoegEMT+KMbgPt225WjHFRXn4H6r9HFxeLdG2kqjOxHSbBbIaZrS/lZ27UOH&#10;5iVAgAAJq9rSwy1YsPuNxZlRETmnYrNsukP6Za3GlOpnbLPa0/VO1KAZLDu4VCAKqUBisuPyil9c&#10;0s4labQXluyorOP4pEmmE0WCkNyrs3kEmTLaQqjza5A7zn/DVTbWEnqrXADJPLtjPBwxyJ3sdgQc&#10;JexqHCTd7grG+3fb9dX1y46LHBxm0Y/IjCK0Um5olxkNsvK7TanaKX1zf1M5w6Vflh6bkotfmzTw&#10;4d/YZ9vFu/bjkciXMGK2/F7tKt7V4XJuMyNdvrbdc37dHh276rH8gebadaiMPN7C2xsVu2byUhZB&#10;p1xO2cZ2ozSwXHxWZt6Slqbk9FVSnejGZeOSZt3YlpgXaC+1yRCZak2tmwrtkhybgCBKdkXKDBkx&#10;2NqGtwU2UIZQU7xpXq0Lnp0hKUa6OOH5mWlCHp6tWOl1r3s0tcrU0bBE+kt713kP8MvvsO3Ke1WD&#10;MtuUOKub9tRCIbXGmlSShAQlagASaU69M7kvXTi6UvUaWTbjgTag1GTk4018MveZFEZuMbJ4zrk1&#10;gXE5fgcyG1KjPdrbc8fkRVQVzlw1qQhgyGwncdSgnWnXmdFai3FvyST/APJP7KmSMYq5NxjXBhe0&#10;xsssrCmpTkCSWrPaCwiDGTJcl3G1cgOwBLXNfjKSmM02+4lYar8laEFWq6rTcqKXxP2enl95aMtS&#10;1NUNk2JNzauiXbZb5EaWxPuqZBdfjQ4MA2TP1S3nQ240tKrMY0v5++BsQskgCg6w3JRdm3KXFJrt&#10;bjQhOU5XIuKx+zSZBd3MeYbhw40SyXWRIhMuzJdnvBbuyGnTk9lkMQGjDTFXJV9W221VDIDYUtLd&#10;fTDZUm5y9VpJ4V8H9hkpCOnUnR/YqOr945nivIMcoI7MS4t2ae0/Acid3vlx4hqdNs/18Ja5DQRI&#10;mIUsBwBtxSBordTw7qMtXmSqs6F46oW4xtuPcSSeIMKRY88uIx1bch64QGrhHtk2HeLuIVvhynlS&#10;0xo1sZdnfWoZZFO23KGxAUEKLhA6P6UvXI9W9OEV5rcqtcFgazqCbsxbWKZN3h9yu9odVEffvkEN&#10;RUuiXhvBOSvvONS43cCpVzua0Y3LdbUBuT9FHVXaVCoWevpcpSU9Cb9hpRyGN33Ep8Ml+9k3Sytu&#10;Nz77kNww/GlvFLCVPi6fo2SuSrfIIbLqWexHQ2pBJaASOikmm6N+4mjMtk5NDbgOymeQcHt01raI&#10;s60C3ZnJuDEd5h0PyLOw/Yo8mQ8hSgS1vIG1QWvdTq7xXlar7SKPkKTF7ahKjuysskXWzy2mXYlr&#10;tWD3ZmDbUvTdxdMCGzcLoh9b7ym1UfDaAoDXU9TjVtvDuoDMLzPydarVccYt1htJ2uoj3DIMfz7I&#10;rmQtaNrYtduYsqYqJAbUCp+QKFSaEg60lKWqNKU7mTpdaUKTf0ieYrV8e5GYuLqFOXK5Ynh2Twbb&#10;DRGSl8iQ7cYEswoi2nFVAD4cSFJKjQJESduemPmz5EB62YLxzJjRrhifGSb0w8iS2u4h6NZlNyGQ&#10;ppbjypkhuel51Q1U1GoivygpG3q8pNYKNQZO1ZY1tcbc/R7RjUnalMVdzyGWtDXeCgAIkFEH6pba&#10;laLIUo7qaenUpumKowWS8bTEVNck5LdIypyTKeaw+2Ryy8toJSVRZDsW5zO+kKoE1K1gUAqk1rol&#10;hW68uACFvsd+gturs6b1d3lKSk3TN7pczKcSsqIW9ZU2mLbGW4ooNjDTHcSkBatwBMqLX5q94CU/&#10;IYVmcciZjn9mlznqqt+J2+2witxaFqbbjsQGP1C/PPSXW1AlKWmgj3TUq6lSWpxr5kDGsqwvI8/i&#10;x0XCzO4tYAlTqE2HJVY6J0YhKUxJTuOtTL6CtHzOFEuEEhO1QVXRKKknF8ScmhhfkVH4uxXGZGDW&#10;qFYHMhciOAo4zt7zeRSHEsSJjjEq6tG55SJbbe5ZdkSi86VFRTRVOsemFuKi4ceGZGpts5XeV8j5&#10;Y4Wzu53fBJ3IvG6rjMdkouEXJZlkyAIdWp1v9Uj45eEOodU2UbW5JTIAI3JB65rfq9C+525Tims2&#10;z27TRqWt1XI11L86/OOE47Eb8rObokTssLjSRnOWdpDi1q3Ntt/XFakJQn5itxep680N/ukvNuJ+&#10;09jhB5QjXuiYlI88/PJlx1Z8tObCtSgsIf5FvKmyyqiHEJat7tWFslNRV35q0II16vLqG4rhfn7R&#10;GyksbcX4REx/z682WXEol+VvkJMSpztiRH5Av9uZaLrm0OdhUp9ySlCSfRaSgBRIOg6o99um6/MT&#10;9pLtpf8Atwp3IsHnJ5zPsqWPJvyBStL6ih2ZyfkDSHQsrSUsRvqY63GmUpTu2q3fGp6n5vdr4txO&#10;neTCEHlCPsQAfNHzXYQgJ8rvIK4zljuyC7yNlJix6FQQAYlxcSpkGtQdrmlfTTo9/u3RK/JLv/kF&#10;BJv+3H2RCifN3zOaO6Z5T87rDaSpTcbkfMQt5SkkFBUuahsJCiBT5lK9NOrLe7yi/vyfiRoX7a9k&#10;fwYVa8y/NF+QXFeT/kEmK4EAD/qLmie2FkN9pTTl6cW85qKkDaAoEkDqz3O5SS+ZnXvK0hm7UKdy&#10;/AUn/MHzDcdbSnyW5zgoStJb+t5QzBS5aKo20QzeSWwFaEnaqv8Al9K0e73OFdzNrvLaYteW0l/2&#10;oTU+UvmQ4txmV5Uc+KLiVvrRB5PzBCGmSokUuD1yQpFU1SDofh6V6v8AOXmmo3Z+0rojqdVH2IHP&#10;lL5cvuJWfI/nwxnCNrqOVc6LRQKpCQVZCQ84EUqdpJVU9UW73PmXrS9pZqEnSNuNe5fgFx5S+WS1&#10;CEryQ53cmrRuX2eUs+dbZQfnQpQk31HzrapuO0EKJ0pQmr3W64Xp+0ulHJwj/wCMfwEpfkb5Z9xQ&#10;k+UXOLSEoUS0vkzOSV6A9v6pd+WskgepSR6/s6q93uIqvqzcu8yRhFulIqPdH8BAHlD5Vl+R3/ID&#10;yQkoDiQQORsy7TaQKd1p2NkrRkxyEmpqNnwB16n5vcaEndkn3slJVdIr/wAY/gVT5LeTTrLkj/uD&#10;54dQtKRtPKfIBCVgEbFIGQKIWtRPqpQJIp1R7ncNYbide9/eXTWNbcX4L8BEkeRHko8y6UeQnNRe&#10;KgNkrlTkNopUoEuJLSslfJWNdoBGvwpQnevvH15/+Q1RSdbaXsMbufN3kdKhpL3P/NritzCkJicq&#10;ZxvUtLiWww9/6+pAaWsgKqlWuhoCT0W6v1/yP2krS1+VS8DWWQ8kc63RpSb3zbykpKnFFcY53kr6&#10;UNg7g247cMjUHGnfQEJIAHpUU6R3d1ylpnJ4c2ZHaawko17ov7jTk695jEd70i/3q7SI8lt/6a63&#10;S63dMpINU/XqclSWH2QE1SpStoUaih6u5a4rWsfaZbM52Jxu25eZZLBfyHAYvCYydES+WRns/WMp&#10;bu0FakpdgSAtAeRRKikpSfnbWknejUepHXNdSUbD0zVW1U+h9J3fztuLi2qYNdpkOdWdUK0SGZTf&#10;1aAhC2pCW6rBcNGm2iNu9JKaD3J9NdOtJbvpXYuJ1LtN2HFLGgwDKrE9Fnv3CIk/K84Xvk2lIArU&#10;p9tldeuw2e5jKKg8+Bzu4tOM3OGElmOX8feXUWOP/L+UXMzbFM7bf6e62VC0O7ghMuGsgr3uj/iJ&#10;HyEAe9T14Oq7SN1txh/cpnzPdsFdcFPWqoly4Ilrh3S3RWJzLtnui0yIM1g9xkRmil1tSVNrboTU&#10;A+iknX1HXzbrW20JywTjSqOx6VupKsJfHyJkuLre5PixH2rlJe3NAx1B9TjjQ3KowtbiUKWr5PlU&#10;SVHU1r68lLbWrk3R4M6B76dtYLgPa4l5CudknJsN7XsbCwmLIdVXvJTRSQoKoQ4WzVXqCRUH16yb&#10;S3ftXXt7rrazizPuIWd/ZV6yv7lMUPysMpyXFQ+JTS9u11KQtJSVH5kfKmhAKD+yo166XbW01WuF&#10;Did1KELk4O268zYC47U6KhK6KQpG2lBRVU6BKjUA7q9bOVmE7cW5KtDROXpXcE3JMZp5A8dxL7bJ&#10;TK46VpjNb0skhpai2hVNzi67igHdtPrt/E9c91HaKcXLijs/p/eehL1FPCTzIB+V5bOIX+8268lU&#10;dtlSu2woqbQtCwpKSjuKGpAoTqgilNR1o7WpKUJqk6n01TVy2rsX5qYjI8szeH+usO21ptiDIdaj&#10;uvtuudxn5iNzbLRZ2JShVVfPVafj6DaWdu5235cTxS38oyjHU2nmSKeP2RWe/Wl2yXGUBJgQw5bn&#10;HJKkpmkbKKIJUUlBCaUSmgpQUHWmvQUHKGSlj4ni3s7jUL1rzRlmZXkduXa70ly5tq+me2LfdBNd&#10;zi0htxvcvarskfNQVIoQfTrBbuSjJJPynjm6wk7brJHrNLtdmu7MJxxpDEs13NqX2/4v/CQQkJJW&#10;nfuBANDXTq0/K1NSqZLFy5et6n8SP//T6Zpca4wlR2rFdZDpfVIWr+XpGE8RYhGZLw+mtz92nR79&#10;er9cVRFkh1pL6T2j3FMEoSaOLp8TLVXIx64WyeiTG2P4hLya6POPQIN5zfLM3uaUIQpe/GLFboNv&#10;hXVbaH9shtpDSGU/N3Ha06uVF2LasqdjMC72xxV+ZNI0izWV+z4sy2nux3FOsqsTmQTZcRwh0GbW&#10;Mk7KLOoACzLXYsfdhx73e7cu8wEUblXua7KvDvda7BZtrkqAiXIkFDnb3MuFe3alJUKJ6UrmAnDu&#10;ts7MqMmXkV4juTl3Bw5qnJrbFtKVNtRW4uPJesUGHEiIQQW0gAKJW4XVKUVGEkq9rAiXl/HFwVz4&#10;98kw0NupgfU45KiXiS62h/uPRRKZauTrDaCkB7Y2gpQgFaQk16kEffnfdpEHhS8spmXCHFvK5H6S&#10;zLcVdbrJcQElV0utqkWazQoSUoKVVQqQS2EkkEDdyP1feUdjtYxlhO77Ukena+W6m8zk65etzNzn&#10;KROuUeZdLnNmy5t3vKzbvqWnceyKK0w4mO0YfbkLboAkrLm80oFV64/bTVXPSo28Ekss1j9ht5p4&#10;Ri+Tw7GjEI9pctV0nNW7t224x8iw5N5tn6lcYqQ7kGIKhyHIDUeOpltcdtaFK7QShCVAVWNOssou&#10;cazlF0TWC/qbzPN8xKOL1OOmVHRcG6o1BEn39NvbiT1RLXHlcZ8h2BCIbq3osT9LvrjzEe6GEw2+&#10;1KfQyHkkJUp9W0rANOs8bNv1pzj8KuRb7cOD45mS9PVZSinjKLDmRQJUhidPkTrY7Mcb4nnSBE+p&#10;ZRHSaw4jRtUVtLEeZMZfBcfWpZBVU6k9YrmiLhFr9xe6pltVjpnFtJ6k/CgchwWrVYm4Cbc3aqt5&#10;6FXxEq+yWnF2S/R5rLJ7gbbfSp5FG0pCUpO5R3J6xzdxz1KTrWOGH5lT7D0WpKeE8Vh+Bm063XKE&#10;uXJchx7h9Res4ud5THuDzLqm/wBPtOTRm2IrzLYZWmO0XkVbKpLlNNqQevJqjNQhGtUopd7qvcW1&#10;xbjVNRklR92BRm4vB+65Ai6WxNrlT1KbeuT6Wpkh45Zj8qNFSGoz5m3eFAnuhwtEIQonQ7TXLajC&#10;VITfmoku+jTbMUoultR4P3KLN3cQk25nEpzlrlhVo0ccfW8mLIXOcktuvoiSLawbm3KEFxZSCpxI&#10;c2jaofL5NykpTTmq0MtWoySdMCV/xZy9hfIdmvEO4MwrUu4P2JKEWeOQlM89uNIZtneU5LSx2iwh&#10;J7QR2qnatQ69X09uVsus7NSnRSbj/wCSoveeXewb2TbXmWL8CffGZktFqtUS1Y1kGRxXVPJbjN2B&#10;MuEYqO6lhSGZmTxnkOOrUKORJAWw4AHEgJqr6/clJVSXnrR4cvYc/hwZuWI5EahW59zG5uN2VCXG&#10;Lkp/Io0d+MWG2XmJkqxoushCjGdStL0ZxwqUlR+YCoNaSlSkfi9xbVRUNhRYsiHGRLYyS9XyEhll&#10;5FusthTa337e4ypLD0aZBhX0OBoK/hhuQlxXyoBNRWdM4+Zyqu6hDa5C9YjLuUNEjF5WWOod1dt2&#10;aNX+zLU+53HHGG7RPtlmU8GQFfxUEukH5xXUWfLCpAr22LbbW4/LQ9b7blcNKvqWJM+K4XA405/B&#10;ivznoim0TG3CUVeK0aFyoGtY0Tk1THPEmVW6flA3Z19lSn2IaZMpSYrhC/17DmHFrLzSFx2GJqHZ&#10;CQgkDvrLiHAkduposTWXCqHvDFrYvS0g3eyMux32Q3aHxl5vE13sggpS9Gt64LAPYP8A9tLc71dB&#10;UnpFyzaT7g+8NPXt9tERLmPZRK2VYQwu/WWPLjqWkBUaRIuEtJQ0l0Epo/XSvoerKr4UFMga1WQv&#10;GNeYz+PW6Wt9/eVy7heJjDgZAWiJIl3F1tyQ0hYSpMchOpoPXqEnnqIFSVYLhM3fVZbkcmJ2Ux2I&#10;VvkWKybv4xeeX9XBtKLkylSjt2iUElFU7RUnqXFyylRjHgqmIXS/PWlxxrFMYw2HJjbo1JpXk11f&#10;XGZcceTJiY2hD7brcNpJLkx9tIWtDdFKIrWKdKxarzYNI53PvmTKehyrryHaZ47ey32PFcjtNhjs&#10;Ps73FS5VutuUSNFv6N7UilU7VJBpirN4GRNKDi4qvOr+8w+7YnLiYi7At90nS5dxaVEbdjY3YLBJ&#10;QgbUui+3e8ybVcslKm0UK0LacW0KLZrtT1kSapi8SjIf/KPxVfzJm4xvq7fJLSlyWTa7JMkSyp1S&#10;SuS8YLUWGy6mSCoNiTJUtO4qKANMG42q3NE3R8yYycXFrgyJbI/FBzG3l2a4OXFt1alOFEmHLKmm&#10;W3EILrWxhCG0LOorUBZ+HrqJ9Jim4xbbM8d1cjLUkma1d8c8XjuKhxrvJlsh5PcjFmA08zVxO9to&#10;uy7ZIkKqtSitSTodDoCfP8go40b9g+avybqkkGv+2+3jeYIcfkST2G5htlxfIadWtDYdYgomCoCi&#10;CS6oV9QK9VWx1tuKSRK3E0/PFvAtd8XYTDpbRIZckKV2y29LShalLCXaNNPKMqOlbqaAJ2qoajSg&#10;6vZ6epOLk6Ih7q4vhjRF0rxEZSpgJYuz5kOBaEKtl4ZDJU0ouOx3Yu6LJ3LoCl2u8ep9R1l/2+Mn&#10;RQafaFu7jrrQA74qKSrvuMNOAOEGVHj3W3SxJYV20pcaZiSHu2lzQKq2KE6n1Fv9s4ZeBD3M+FUg&#10;4PGCYhCXJEW5tnvJCAEXq5SVM76IfDAYakkMOIXvXtqsJrqdOoXTYcatkvd3FFqiFu3eLlquLyIq&#10;p05UxEQP7lWy4GUwVuOB8FDjIkLbcJQk1bJASSn10R6fbba0Mh7m9JLzU7hRX4dttLeDtlvTsdLb&#10;So764rqmnyVpCkNw1bmAlagkpAKgQo7mxUdZ/wDbFTypqhjd25L4pVFuR4kQ48NBVZsjYKN6RSE+&#10;hUdnaKqVGeq0GwFbttFKSPYHrF/tqU2qN15F1uLqyliFFeJVkuMVuNAF6edkpZVHksQJban1UrVo&#10;KZKXHX1nRtKCv4DTq/8AtallVFo7u8sW0xMleG1yYeP19oyZUVujcV+Oq4oS46nurWmRBbhQVJkK&#10;RQBTyikn23J1ldJgs41ZM95fkqRUUJP/AGiy4yA61Ycnll5pDqGFW4tOyErTRwl2c8mF3e4BUntq&#10;T+UFQ16wS6fJJ+RvsoPm7j/MHHfD65oisP8A8vXKU2tDSlo+mfakqIbopsKhMqYQ8hFKpBWE0pu2&#10;mvULpzpV2mq9hHzV6NKXMAjN8TJz64/0uIXVTq19lUVUQvAKKS62y3WTHdWtSRu0qCCCK+vU/wC3&#10;yVUomV76bVGsTELn4p3JTxUjFMjizGkuhlkWyWmMh+gQXXaPFclABJAG319SevP8heeCg/YWhu46&#10;lWGBpvIfFa/RYlZmK3txDypDjC1W2ZFSpCVq3NoirD7rYWEFW8KClf5TQ06fIztRxtFnvPMmpDcM&#10;j43l2QPMR7JIjtISaJjwJKdziPmWXh9IVtEEmoVVRUT7168ly06Zs2djcxaik1iI/Fs2fjGTz7ep&#10;gtR79FS0tua0kNonQnDIcAC+0sOCKFoA2/MafCh0vWbDu7SEoquh/wAI6/6c3itb125v/JT28xw2&#10;ROY/Ks8RFvc+ru/acZulzn1dQ6zLQUtvQIqUiPAYakIGxtILx1KlEgk8A5yheq00j7PtY2Z2E1Rt&#10;oYtndmacYU+1HQsSm5DpdZSlKVt91xDzqqVoNaoIroD10O03UoOFJViqGh6htV50o4jbjaJNull0&#10;LUhr5ykpJBATr6GlR+z+vrqHuYXopL4uZpNtblbeMmkn7SQbxU5lTZrrHsd6mOfo83a3HeW9tTbZ&#10;xUlKZCd5IDT5UA7tppr7dcz1fZRv2Z1gtSftN/t78pzjOL8/Env4d8iGcV7NpvPZbiBLLaXHlKSE&#10;Er279+5SNqnFVSn1PXy/c7a9ttw0knbr7Dq4K1vLS9KTVynMdXc+dbLJs8e6xp6HJkR8sbW3EpW3&#10;uCX0LIWPkIIO01qpIp79YN5uJT28Gqu8lQ2nR9ldhubliWFlxrX8B3nBXlljuRQlW9+7xWpccBt3&#10;uLSrckFHzoBIIaVtNKgEDTrw7Pr9yzP0r8WoLjzL9Z+mbsUr1q1Jxk8KDkLp5GWFu2uqtd2ZM+Ka&#10;GKspQ868VJ7ayyFU2qRtICfhr1trv1Btbtp+hf0308nhU0O3+mdy70VftP0pceC72Yavm9nN48iF&#10;cVsx5CQtAUdqVEUCSlBqoqJV6EH16bbq0t8pxuS8yRmvdFj0xxnZXk+wiG80eLXMskuXS0hz6hKC&#10;WCwHFJeDZUVshYA7aHO3uqK6n2PWG3Nxv3HNLS2b/p+9S23oOWNPYRUDjS4CS9EnNPIWj+IgOJLq&#10;lOoJUG/UKKU09NPlHW5jeUY1R57kZSkpJ1N+8Tm7Y9OgrXdQX7etpz6Z91TYabSpW5lJHzUdB0Qa&#10;kU9D1qN9bjOK0xxNntrui36MlWLHs325xs6xIzoylInsx1NPBtfbdjL3OM07iklKk0BUKan319NP&#10;CDhOMWeS5F7a6rTVLbrRmqbOtD8YxHDIdl25f0r4kHY4rtuIUyWlFSHkHSu4eg+Oo69F+22qxWFD&#10;Dt5OF+Sfws//1Oqqdbbd2v1i4SsxucBpEhpV3GKWzCbcgoLhahsuXFuCuMhQB/iMrCXEoQVnckEv&#10;AFtiu0x1oHG8Nekw9pdbfTl8C+upBR/DeSpU2TLcW6kAqQHVDU116hNvNAPOyssuChHkWeM08HVu&#10;rKV/8shKQpxTZEu4QnFvDaCe1FkpKPWooOpBjDlvDrapYypMBUeTIZmJx22ynFh1AU02wZN6fgEd&#10;txShVppSHFAEAAAEDDprPD7clw36+tZdkUdvvtPZjcJ12yJp3aoLi2y2sNpiW+i0LU43BDaW1aLQ&#10;DRQhxTzBhEO1pTMfl47GyW12pbyJaZ1ywbA7FjjZVRlyNbrjfp719G9hZdW8tLyUAD50qKKylTBA&#10;jC+4RkFqjQnrbbv06HFxiGm4z48O8JntT5k6RIlyUOy5riowYkMo/ittl1sIOhNNPm/1huoXN3tt&#10;lGSfpxrJ8pPFL2Gw2VrUp3Zpvkc5mbPScumpurtyZVcWlZZMjw3pLLmKLtsbEcge+jYMaEVLujUL&#10;tIZU13DUV3JHpp9q7aTgqulPtRsJynarWKVqWlf1Vcll95gkiDcbTcnLrcXnLnNvWT8S2ZJiS7lL&#10;lm3yMZYdTImusOriy1IZoyypCUKJTUCoFcruJwaiqOkvtZj9HTJRjJaVGTy4mNWOwLUix2D+U71b&#10;bdkMfk63R7rPdUFXMJXcpLMJDSmXJKI0iYEOuuFSVpbbG5FNekpPzP103W3guGS+wz3HbUMMXFJv&#10;+GY1b7OptmNH+tamMqwbAhCi2yDfJEeZ+lZGwmcFBoxkzZdtcp3FkKZbSkk69ROluamnXzyWfNDC&#10;7CaUWkpPlyNj2/B7hBuN7tn1Kcjj3HkfkPG7G1KjSt5dyDE5FzSCX7mhTUdDat3dSdqQgJBO6hwX&#10;Nx6uicvJpjCTo1wdPuIUHbjDRKq9NOvc0jLrVhCb3bpMuJYJMq3suYZKZns2O8TIkhWT4zJxOa+0&#10;velNyeTeIqA9RYSlRAKiEilLcoJNTkldrLCuWmWr7Gj0XGm421/VWr7eHIX3LLcmNuMsWOO2IkWd&#10;d7s39JMYcuso4kiQ9MShuC+zaZ7V2tJQmOhW8uuJQkbkqKfPL+3Nzjc8reGNcMUVcYUUZcMFyzp4&#10;4MpjVrt6UywcqF6jtvXF56BLcnORsbMqSxdI78NTa2zMityb6ltZX3NQtQWadZrkYvTGCxaRjUbz&#10;0qUNOppIdFwve1Yzfsc/iuPMR8hgJst2ZTIdeLiHPrEsuyYazCSuLJQlwBWq1rJClKBI8F6Gi/bv&#10;WpeeNGseKZ6fJK1etzjS5pp7cDqQ49s17v1gtOV2i+ZPCi3WGqU4yvkzPHkvNTGoyXXmGYSoUeDc&#10;VuI9UtvFnaKLJSdv2rZTjutntb8ZOk4J4N8eZyr1W3KDSwZu2NiGWW1t11q/X12OlxtaZMfOMjkT&#10;nFuvJSt+RPuVvu7yUBKk7HS3RICyv5dRnanF51g+bZDeFaY9xnEg2RcNhy73C+x0htqTFl23NG7q&#10;0+tDrZlf/O+Kz/zoRv7iXApkoFUgKFOsmlLFN+0qBi48UpacnS41wyeaVxoq7lNbul8ERDa1GM24&#10;pxSlRGkqJDam20rcKlUBAqKLHzaatklrF74bDwCMFut3n3FKC1H/AJevExZUyhxbbf1d9tq0W9ko&#10;UraahIIUgKUdOo8tX/ax719hKq32C47m3H0aIyh/jLkSLGYUlttyPx/Ou9uS6khiPGLtkjOuIcKt&#10;oKEsKCRtUvakbhLuJxjJRlTuqRR1dMw/auW8Lt21DWP5pjjanopL0/jl+LV1wFLqlWoQLhegvYhS&#10;VOCK1UfMCUncKO9GKdISXhQaZt5ozVHI2KXdlzczkV6ivublNnDZykpaAZ3OqH0QQ23Ujb3EocFT&#10;tQSFAZFcg0qSLOEk6CfcbxujSJVgsb5cQ+wj6q8zpcWJGlLA+iLTUePPQXVrWUpSlTanFgJAXUJ6&#10;KSXwrEqJtzavuUxDbr5ZJbEp9sdpi03S948484We2lLj9uk43c35YqpS2wUhQNRVQIETWuOmUXT2&#10;BPS008Q5jmA26Cylt1UhLTKkKYtKYhhusTgXHZbk6dIvbz90lynCFLVK3GqaqWVkq6mKfmSk0l2C&#10;ncFb/a3LOGrbaMfhtQpDgck3m0mVGnwkOula1iY3PYbQ59QpR2LUppSqpqkihxXXRxTiknyrUvHF&#10;V1eauTWZgU21XC5yYTAytmUlSVKkTu8m/SYTTywXW22G7/IgNyEOoCih+O8hdQFApG3qsZKqpN/a&#10;XabTk4rB9wh3bg22Slgyribg6od3e5BtVm+sLiFKLxt9sh28FaCtSk7HFoCqK2ilOvQop+arqzC8&#10;8Ea6uHBFhcadh3KAq4xWkqI79FfTpArRt6NIbWyVU03KJ1r7BPV+ZBpC7cO40krtj+NycetiO68z&#10;eQu2wpEP50KcMeNdGHGrs4t187y66+C2KpICqpw1itUWsC6VcdNWJP8A2q4bKdZiuzpLjs55tyMm&#10;62e2fqL7zjZDDAfyOM81IYkIG5qPFVuWQKkDXrH6MXVxk0n2VLatODiHJfipjNvdR+mW21T7vFeA&#10;JkW63Wu4M9gqMVlTdskQtqme4SlCEuKJJAVt0NlZcUm5JyWXAq5asklHvMke4SuBiqjmxY1cXGpS&#10;V9twqkyGGnm0rSXGkFUyPIQncQGSKtk1Un0CbvKnlVe8mOh1Um69gMxxKiXFuFxXYIMmJC+mivPW&#10;mPbbqkSUOoakpmxXnotwZS0hOvcCyECoUoigmN3XFy0Kiz4kOFJJasO0tjcY4LMMpyXZrfGSVRFX&#10;FKILURKp8pSPp0SkypcVS5FWQtCnkJdKBVB6upRabwRFGsRRlcM4ghLa4Nrm3J511mG/Ettxtsab&#10;DbS7uU+t6VdHGh9OkpJbSpsr3fOo+nUtRwlHFhycsJPIW7dwLb3o0iHATuEruPFtxURqWp1aUB+P&#10;IjqbdhbU7ahbKqt66mo6ssViiobjcLxoyU/VY9bVBqrLzwKo1xL1V7m2LfMbVGksLQElPaeSpZqa&#10;16kATPC9uZlOliHbWYsxlT/0btnBcfKNqiY00ZA89GcQt4Ep7RCdR6a9AejcP2NbH1ETGrCtbSEI&#10;opx2KwglaUq+qdkxpTinGWxVILSkObahxIIJht/pJouYOvia0JkKYm2awJC6BwRJ0d2TRtttxDEm&#10;0Jhw0ynWkJKkqDxWK/Kk69Kt4OlO8gse4pxuaptmRao8tpxtZbZdbMWOUpUlTrUhh1DjDLzISkpC&#10;1BJNSKEHpyQMVuXHWOqfSIdmYdkxw4lhCVxW5bCWVOd1mLKWxJtxT2xVPafFUkgUIPRA1nk3GbEl&#10;2Mt3HFuoCS7JuDrzCHYQUG22g8284y09GCFkqW0+4EkCiCa9RWX7T9qLNR/cXsZqXNeHrBKtswpt&#10;DO/sB1DkpSRLbCgWxoxcLglCu7tUnallI3a+tejVU9USO5kWHNXj8qa1cnYtqkSVgCOh5+wVdnPO&#10;ILiI8JuYpqLIdSlalK2snY2ndT1UNXurKuVpHzd2fcXhPRJN8CHTmri244hMRJkMzrZJT2pUeHKj&#10;GK2VI2GMyGIVugsJ7xTuUhDykfMEq+ZVOtPubEXDRNOncb3YbucZW5qSU4vBja7tPvNsXe7lKefe&#10;aEJ1fZQptCYshG8R7WYzdFMvMF5rVau66ACr2pxfUOnQi9ShhXifXOhddVyNuNaOmKE+923dboMA&#10;Vcct9qjx3nEkFsux2G25gFCUqbW6D6k1Nfj1pK6Lkv0o7Byt3rbdPNQ1FfrCEuMudtBS6XCpsJIS&#10;hC9UDVKh8QaUpX2691i+4JpydMKe01l2wo+amFTAob8nG5yXGkurbQ58jTIJUoFQKdoqSFJ9PhXr&#10;czjC9GM2vN+PYeXb3nZm2iWDiXOpnJHFEGeJIVkmIdq23cNdzuriFLr1rfmEa95bKC2V+m9o0Neu&#10;M6vtFG7KKSVuWT+03ux3XpTbqkmZTZOaZTTEu0uXKSlDiUAyA4S40+2StFHHVAqZJ+UAa6nrnL3T&#10;qxyxZ0W36pKFyDcmlHIAt/NGWWaYmfYZ8qJIjEocSh1wx5JQd+woBK3NANTp60PWp3HSbco6Zwr4&#10;Hb7DrspW4W5tOHab3xLywyy5S0zcganw1JCWXZ6a7FBO4mqwoJCCRTeQCNPh1rbvQ4qKbjj7zdQ6&#10;ptpR9GUIqPuHqYDz41OaYuNuyJqRNJb7kJ1Z760abmmUApRuQACVHX1prTrzR28trcm1bozW7zbW&#10;b0aO35HlT8Rzc/OIubWtbElKmpzSGkFitVpb2AntA1DnrWoFQBp16luYvTVeZHJXOnT29xzhOsMR&#10;s2U8fW5wuuNxUB8d9dAhTinUuk17a1qaS2HAvTUK9f3e9XnoqngRC5S5Gr8qG5ZLapdikxy1GkRX&#10;EOJ3OpdCwg1StW8AneABSlCT6g9ZLd2M15j32XGTeJtjijkq3Q8gax68wVxrfcFtrkXZwKS24FKC&#10;WAauLZSlTgrRQBHr15b1pavW1USzL7izLcQm1/koOavuAQbVckX+zOsIttxSA7JjJaW13e4pTbhA&#10;WpPzFe30qkmtTXRLzxUk/Ivt4GiVyVuWicWpRP/V6aJ17u0R1Eu/sbZUmahLz1xyOBc5lneSs9nu&#10;2PCl5gbk+7tJSl+M22gaKcPvDaSq8iYxcnpWZkaX8tcjSZ7WVQn2G0pQ5DtKcqyidJYKdBPgxMTB&#10;TcXUAbWx20p1FSD1JDTWaMTmMTbjLjuTrdySpLCyuM1BsdnwIRXlNhBecnZI8m9qab7m5bzTjJTu&#10;9CClAAAlOQRtVGx/j/IYxUWjLy/km03y5SVRlqadlLtkxdxmJXG7yQr+Erc2Fd5KTtUQFBP8vrVa&#10;4F1zaVJafWGGcf45ts20YyzJbAX2ptxxe37ZDzNU17qm2SE+1SQJXeav5UXjPH2NZByNfbNa3scx&#10;y3XS4O3DkfkW7XRx76VB3i141GmXpMuXLUgstoc+kW4lYSUkEg+Te7lbTbX9zJpRhFur50wLwg7k&#10;owTrJ4I5q+Y+TOVuQ+Hr7lGH8dzol6vmRXt2VBuUKJb7MxakrcQRbZK1SHjb2YTbYjoYGxBO2hNS&#10;fjs71m7u/X3dzyXJaq540ypyN9chCEI24PJUXHxpz59hGILZzdlTMlFnxtqM+RNjXaRfcmt1rai3&#10;G9wDbZjLMZplwRGozLzriXG1lLygSsJqQPbt57KxcuXvVbTpSi5Op5rrnJQhJYV5UEq8cW+Tsq50&#10;Q/isfHIUuz5PcJ8S+PQIsZFjtCG7SyQmOJ6USHWNvbZcQC4DtGwjqY7rpsVjrc2qZHpUb0vPKKSo&#10;4qvaJKeHPJOVfrOEZVhsdcSVLuke5P5HfpK2V5Ghp92C5bFohItpMRADalje4k0NQepnuumQUpaL&#10;jlTFUX8xb9eWE7adcK4ZLjkK6uBOf7IwuK/mPH1nYl2KRjsK9obySU8iHNlLua0x7al0sQELk0YU&#10;4nYjYDu3kE9ee71Hp9xwuXLc9CnWmHLDgX9JqUIxTonU3ljPjXzmqfYshe5c41tc9l6z5OwzdbRd&#10;n4kq6WyzvW5zsBElarkw824W3A4FJkkVACQAPNe3mylbw208U1nHBNp/cXrGPkSyTXvwMqxrg7n2&#10;O/NgTOXOPVu3iyy4bENmHdWrC87GubV4gssWu2y4keE4uehYSlBKWkNpG069eSe/2MtEo7S7Ryzq&#10;sj12bM5NSotSpxr7hD5G4V8oMQxmHcrVasYzSK/NbuF+yHFb9Mtc5UCZfJd2diPuSW2xb5rbd1cj&#10;JcQpyncJCfynr02L/TrjcpucY6cFJJqqpXIx3FcttN54GseKrpz4iI5YJHGFohwocUy7tbGb9a3p&#10;OS/TRP0piJEkz23F3C4RmI7a0p7bgU4D8gBJ6y3Z9PnNqG6cnLjTIwXFKTjJpulMPHEMq5zsNsvN&#10;tYvIu+C3mJdbckfqablDkvTg8iJKax+PARGifRMN7mnm1tpADWoQkkjMtpOVqWialCnDsIcZRcbl&#10;trS8WdRXgPnGK848QW6+TeSrpaIthEKBMdsvIH8u29i4bET2BNiRLbCyB9MhDifqW0y1Ro725pTe&#10;wpV13H0tf19P9G7VStSpStMG8H7TUdQsuN+sXWMknXjV/wAYElthxbjh9K5bN/kZPPtqI0tmRbsh&#10;zTJokFDjqm4siXZLbdZbslEnYpAfdbcQd1CAFEK6d6a4TdO9v3rA8SdMHX3fgbAuGLQmYV4/TcKf&#10;yQybe59Qm2tJtz05xLSiIsibNjx2Grg+0hLaHHVI2tuALFNw6XVKSuOCrhzp9pey1G7ZbuaKSWNK&#10;0xzpyXEyyKi9RmmZ1twBpxfbdcCHZ2CwH3ZcdIb+l7sJJ7M071EL7oKQjUanqU7klFKGC/qXChja&#10;jV+bsya8fHMVW7iYqt9yt9txO4T980MXSXYDJmzlrBkhV6tqnXXpOqQvc2pTia0UaHqXROmtJ95O&#10;lvGMW0LrqZjbbDtthXe5NOgKedg3O3WtmOFJdKotvipgh1TLlACl9DaFaEL9QZbcWtEqx7cytGE3&#10;cikikC48bZBJjS0fxLkzcLbcY0YpTRC5cefCt78UmqChKO6vaSa6AmruvCsaonS60yYhR0Wa4oC3&#10;sVnw23AkESIMF6Opwk9oi2NWNxTsdFdu9wkIABA3dYdWvyyVMez8CY4Spw7w2zYGrbcGblbLBLh3&#10;BxLi23ok8wLfKfc3Nd2TY3LaLU/KQwsJQ4YTrxQBRaVU6lLS29L4/auVEWUouOnCqMidfyiQ39HB&#10;iOBT6VNqVNRb5cGGyptQLQgpuFlkOLJFDsCilPwOnWSUpNKKz7k/tK0WPIR5GPXMGLKuuS22E7GR&#10;Ojqbt1gtrEjY+gRw/AuDse73O3So5dBRIYU0TWikroCYdqUaa7jl3JL7gpKuCpERVWKwolxbffI0&#10;i8pCkymXLxesjlLmuJKW1SJMSUiE1IeUVJKlhK2flr8tN/WNaIyUcU1lj9xlpLQ3VVeaSw9pnkeb&#10;ZX1uQ0WZmPVKo4ixUsW6WorRuDbTqlQX3W0oFS8h1QWCK01PWfVFydFUw6ZLMT0W5aS4WYc23w23&#10;lJQ3dorkpKqHZRq4u3a5UJIqFFKCoU21I0yLLIqErjDVEj/xHlKbWosIbCRcUrSsFKkpMSQy+lSg&#10;ogD1b/zDTSQYg/brKp1STa0XaOhxuRu+pjwJ8IksiO1tj3FuS92nEVJcGgSQkk7R1VuKwZKzoniY&#10;zeePbRPZUYVjekSkKWH7bIvEpKW2n9yXT3Wp8CItC3E1c3OLqkfKlRAIxXbUJqL0Ov8Aqa9yZltX&#10;JRbxVO5P7cQjbsUusucm3TRbywiKph9lc6+JStLSVoZaYf8A1aZa3XWBosux/wCIE0Sr5tMUdcrj&#10;WC9plWiKrFt0edI4e3H2FYXG1mkKBkJkvSYSlqLiCzIjO1KqGA2iVcJimElG1SH2EBOu1ZACjMNr&#10;FNuqquwiW5k2446a86++n/QGbxuTDEqTFuc63G2tFb0S3x5KoraGitW+W8h5CVqU2hA7S3VNpBqo&#10;baDqUp4qE1RcP5Io3CvmjVvtDzj8FcNTkaa4u6uOt/Up/TESXXyG9yzFFuJ7b7baiooKdoUQkJWa&#10;AZU2o4fEY4x1Ojy76CxbcStkKJuU7eoj10db2TbPaLYlp0gBCmny5j5VF+YEr74KU+6kJonooKrS&#10;nIs584x9n3ipItGPuNqUGrbejEb3d2aqPCmRg6kpC7dc4TbMVLiikqOzaFE6AD1yJUVKmLPhQWmb&#10;NHkxmwqW7I7SG0pEhyKt99JTtQ2XozzSnQpI/OVpUqmlTUdWo3gAl+jRgC6q3IYKXHEm4xb3MaZb&#10;KqpQt9tEklxSliikLUgewWdeoAkyIkaKFTblcpQYO9aX1/VXGJRAJUAl03Jttsj/AIQCgSRQDUAw&#10;2o4thYuizLP0yxXZBXasigSHkhKnWDMaaqTsUhwtuOFbYCQB20BoJB+dPpR3Zk8cRM/T1RUlifbp&#10;MVwhQhvQ5jsy2raIBCZSkuOymC7UqCmCpISNVN0FapyoqxxDpwZh8tdvhSNl1ly1zGZJMaFYLjIl&#10;ty0yG9zkcx5bqliQEkhoqWgkV2U9Op1LBPBvgQYTOt1lkyo0tF8RH7wdZhoeuU9MBl5gutLadjof&#10;eiR321bU0NCt5KUJNTrNVzHgahyTDJUuXKeuFxus2DAQVRF/yi+19LKIW228X2VRrnco6wkim9vc&#10;VEhQoeqOSdEk2+78aF4xr+ZLvY07OeOMoZjfUiyQbylUdSWJMXHnselMhyS2w2p23OOZXFfV26Kq&#10;w2wsuICe4UnSrk1R6MO3+VRSrpGS1c/+pHVzHwffr4l6X/04vk64Ri6G1XP+Jb2961EShCaQG3JS&#10;Q4Cpxbm1LxCUKPzAeW5b9SkvQb8SauHl14dhDzydwnfLPcpK5uLyLLEcfWRboVnTdmH0syi40p9T&#10;7MZxlxspQtADhKTqT7Hnt1tZTc1dt0t8jfdN6lOw4OFz+5Hm6DWr5j0i1OSFJZcVCkLdDbj0daX0&#10;LLqe42tJBKVJoB8v++dSNOuF3+yube6/264M+xdE6xY3tqKU/wC4qVVVn/GIhfysi4wkOJUUrDSY&#10;xLgClVQlAUunzpbSkhRKj611pXrWuTdToXiqPIwS7YQja8lbakyNEtqSmg3pCisODb+VaRX/ANn8&#10;a9eyzu5eWOrymNbSFXcpQK8O8uXDgnPTMvTciVh99irx/K47ZBWm1y3Api5MtrG36q0SAl5I/wAy&#10;AtFRu6997Z2up7Zxtul2Lqu9Z+1Yd54Ll2O2uZYNm8s2bdst4cuEcKECYhEqM+gluPLguOOLgOto&#10;GiS9HWhXqa1/HrRW9tnCUaOtO49c90pK3KLTVDCYnKa7TKbEztyQy8VsBa1buzUbUAihITuIJ9gf&#10;fryX+nSkpaDc9P6yoaYTobSa8iLRdBHtyrayFpC21NJQlDY/hHaplaSNtTqaV1GvWofSdwqzm27Z&#10;0UesWcI/mM4xfOXre+1cbTLeZCi0460FBAJCgUp2roflCf2E9ee/so3EvLRo9236pNYxk3HlzJAe&#10;GfIRu6LixLjcDHfYQlC33NjjhLZQAmqFJ+Re0AEn8Ph1oN909225ac+Rs7d2zu04rBjv51+gzlwZ&#10;lulIldw/VLjOSdTHR6MrUVODfuV+Y61A/HrwR1QelpmtvWZJXY3FRVomLd0s+OZRYETYbKVSUh1m&#10;WEBK5TClq+RDoHcV2ytBKVip1p6dZ4ym0mngjV2rly1cVuWEExudyw0szVKbcEVxCkpQ1sShl0tn&#10;YPqF71LBJUK0Sk7aH36zep5aHR2Ly8umNU2Oz4svUK8WI43IeBuzLBilolSIyglBS26jehCnU1SQ&#10;CklXxNOvFbuejNwlHCR4uq7abavw+Hif/9bqDcZm2uQhIavlmmdhS31WhGLQY76FICmxMkWLE7bK&#10;bfdWsKZ+VsoQkhZa/wA0VjhXiWpFxqpqvLiEJr91t6n7rkNysERpqMqE1Pv2QRLbOiFKGluOvPNz&#10;+y2hWhAKkpeIIrWh6Ljimh+VJOqRjdv5mwd1h0N5pxtcoMFLTU2ZAyFeUlyYyC4FyIdomX2Q000t&#10;AK+62tDQBVUbSOrUfIjS60CVs5jwWVcBPjX1rI72022wi52nA7uZrEiTILURtMmzYTEnrguOOBtL&#10;qZDqRqU71KNICTboliKc7kK637dIYt/MRjty1M/rFj4vyJ23S4+/YGIcfM8gixnoyahS5fZDSQrQ&#10;JqT1STaVUxhzxI3PNXKrxnU/FuEbZcLjHsUt1nLM1lX2z4zbVPQYrqnLdbpkPFO7DuDMhDZUlD6+&#10;6FBPp69cB9bb+UI2NjG81HCUlz5L2Gw2EISm5v4orBdvMYBzbdEPW9jGcYyW3Wy0WuFZmrbZkMyp&#10;UiLbmXGwuY+zHUpa1SVLMdLW5ZSmtU+g64S96UtKUW1wNrt4UU7koVkxpGQt2rG7KpTibc43b4CH&#10;JMWTDj2526LVO2icszXFpcivl0ICNwqEVGwkjpCcG1CDxaLShJ6Z6cKjdMl5LZil8WOZaLM03FkP&#10;Ti9CZmwWpCCUxXYry3y3cHpCVbG0sj5a1Hy+vrhZjCjuW3KdcKFLzuXax0Ut0w7xgPIHkNkNrvci&#10;3vPOOWufLgyn7pB+nk3ON2WkpMtt8rIr3QolAA2BdEknXroNtsrVyy7npKvbxPP612PlUvMuJhkj&#10;y4yqDIniFfb/AHFxtlEfa83AYQvuLX3SYxZWqI0lACtu5KiAAdCesv8AsVicE5Qim3zqZY725CUG&#10;1Vp1x5o2Lx95W5Vb02uVfL7NnZQ3HVOhuXXIpTsG1sMtpVGQ3AQ9HZiyHnFpDMdYUmoKhpTrBuOm&#10;QjanbtRpF8UlUpLcerNa4KrdR39h8pXb9EUzOyAWedMcEu4wL+3Chw3gtpLzbdvZotx56hUndRZK&#10;nEilR1odx0yfpry6muKeBs9vfjbnLRCsKeLHq8KeTduuN0nWC/Q0Iwq9sw7ZeYd3iIdRb5IjIE1i&#10;MwwsrafQp5JUtDZ+UJKqe+lvba9t44LCtP45GabhcpbuJu5mmsse0y3l/il+VDjZtxtHiTouLxy9&#10;jLESJuvUth4OLkP3drudwPMqfc/jBAU0EVHqFdTsLa1yt3ZOMZZ/yPK5SsynFrGTo+Ps8DU/LvHO&#10;Ncv4lbszudkhsypFtkt3qXCnoZixb+lEaI6G1OJkpDbq4hdUymrhcJ3OKrRWx21+5ZnK3Gb9NZJc&#10;SkrbjqjLBN4dw7f7P/IbGH5BO4jnrss+0ZEidEsEOZjtuun1t6iI+uuMhCLvGiNFUxKA18rbKmSy&#10;UhaiQD2H01vbi6jpuNaLsWsaUTWK+81/U4J26xXwNY9n8jpqsEpyNb2O9aLVCt8dothdoeDBtaia&#10;PCZb3kQ+2w4lVApgduqVHaFCvX0eFXGLklqNNJJSaWRlMxyO2G1Ssla+j+nWttp27W4xHmpSSFMO&#10;tv3JLjrFUpCELYSoHQa16s1WtMuRVd5WJcsSi/SpaucBhx1xa/om1OutdxLakOPMxoP6uQ4W9yRQ&#10;MpNVUp1jUUory4VLNp/mRlKZ2PuoW8Z1xDYSXis4vlE+MncyXUltmVbHHWP4YISlC1pUqgACjTq2&#10;mGeGH8cSK0yfvPLmRGWFzXY+Qv25LQDLNqxjJoLz25II+kitxyy+2sqCljYhafifTqrVF5oui+8m&#10;OOlxliW2/JrMYq37dY+RHe042XGW8UnxHSpwJ7a1w74zb1qaUsn5wlIdIJQVEEmFG3pwbJcpaqyD&#10;IlSZcgy4sLPUEN1dtz9osIWhsMAtp3uTm5qu+aLKipJp8tUpNOqSg1JTTYTapyFCPBuLoW4m35ja&#10;0NN0Qt6RZrZHdaSCoNMRxenY6GislJWpFNDurSvV/SXN+1jU8tWCywDUuLY2HYkOdIyJxwsKdIZy&#10;yJHdeDdHHVPpExmQrYK6NpSzQfj1HpRwrKRKuSVVRMDlWjHo+9Fpg2mU3JUlE2FLyJ+JcVBdVK3K&#10;jy3mm6btR/DC91CrUUl2oyqk6vvEZz4c+CQnNyZFsdXGtVos1mbWsIjJu2RzYsK4OlJMRhcOI1Oe&#10;TJ2lVC6VLIqUpUNTWLhCOm21lxw8KUZaSlOk51qLS7lf2I6m5n8r2GSlC3XGmJN/vyFFCKuKDCIF&#10;odeQr19NykVpStDbVTS5NeFfwRCtzdaKqYFMYRPcaDl2vdrDmwOItkNUSA+3u7hQXZLMt2G8Skq3&#10;EoWABQ6jrLFqSTWRVwawk6MS3LfEgyUtx8Yym5OtKSV3Z/L4sJqIoqV2J0hUy9sPOFyiipxCSQmo&#10;WrcSnrHKc66fRftX4kqMf1p+DEy5TMbtsNyLcshTEuaiHFuSMtDL6Y8jXuoelXlxDji0USkIfDvo&#10;U6jrFNJQ0O49ZKmlNT9NaUIttu+LJaQtGbw8sQFBSGZGQMJahttJSFyVvNy5z65rbBSVLIK3BVRN&#10;anq9uEYqkrtak3JqbjKNunPtD0fKbI3SLFnvT++ECObap11CUfP2lMSHYEfvl3bq4t75iABSoPVo&#10;uDcpxnVGN1k8YpAV0ypUeW4zb7LkMm5rcQijdvbfiOrcASpU2ZBhTUJUhgpIadDa1qoCUiq+qzlT&#10;GNW/EvC2pPF/x4hY4pkd6aYfuua/STvqWF/TWu23/DLa7HDiQWpUa0Zi/JnPbCdXXVBVSdtACJcL&#10;k4xrOj44U/BmROENepVi8qNfgZBcGrlEcisPzbeCypTIShu7tlxbxUpCHwu5S3nmysflW6pKalKv&#10;lqeo0XaJakqGJOGODYuxoLoYSDb1Tm1ESw2YrD70N9A2b2KqbhFstaJ7fr8FknrMqpYurMbpVtAS&#10;nnoinnHYq0NpG9jt2+3w4Stv5isSGmlLl7tBtI3AEakV6SkoKsnREpVeYhzf1WPMdnPPRHrash79&#10;OLtqa+n3UWttLQt8d6QV+p3vnafSo16xeo41kjIoYS1YSXYw7GaujTheUIzUCSwXWH3YEJLsYHYE&#10;qksmeiNLQ23qXCoqRrtSoK0Q1yq9XuKvQkqLHjiXKLj8h+Mu52y4oDRfQm1z02+R3A1vifWR0y5o&#10;7MtRIGxrYlVKV/L1Ki3J6nWhNVRUjiEJVgROS0qbYpdO6O4l42m5MbXEUDb0tq3ocWkJooA7R8tF&#10;dS4RWJXUzEJzlls8qPa4WNR7dLfkPf8ANR0S4IhNhLjjCmrUmPME5cx1GwHtNpQKqBX8o6q5qEop&#10;RrUslqTrKlBOlQ4dwBkW4Yv+pLLLalTrYyULWFFS2VsRIVsmb2yFL/49aE0pSnVlGE9TccSFcuRS&#10;UZtIwu5sMxHfpJWNznTKddjli12xtVtkAglcp5Dt1k9lsqSPmcKSUUQUg0PWN6YJxUcezBF1qm3O&#10;dxVXbX7jAJNpSy9/yltisw21hSo30VpU4HitS3Vpk3O5tv21xS3CAWB8u6qSo0IiCakm40qJuqSc&#10;0zUWS2u7TFuKQ1Ij0eUpyLcJcqclqOy+ER3XVKtd9hv9xs7gY60KoTvIIr16JJuiUqGKka+ZVQ3L&#10;kSw5U7Gltx34DMSrbL3en45KSjcpVEDa4xNXJeV6NOhTlaBNPXrC3ceWRZKCi0s/cRYc48b324Rp&#10;2y1z4f0akRVRitc1bjSkvrDwMcNAPKW2hR2lQbqUjQVPm3Fh3IUq0xCWiSkiLbMuP7lanpjVxZTP&#10;jE9pucXZLbjSkJKHGJDcp7fujqqUUrStNKdcxutrbu27lq6qnTdM6pe2t23esunNYYmqmYCbVKMK&#10;U20VvJAjuAHtPIqVbAdUIcFQK6ggfjXr5/1LZ3trc9NryvFdq5n2XovVNv1K1G9B4cVxT5MGvFgh&#10;PoVIaZQqQpKAplKlJSolyoNSApxW409fQGtetIrsrbccdXM6q3bVyMhmfKWKOvS2ojTaXVvyX+4g&#10;VCGgivya0Ku6pSaD/eGg66jpu6Vpqdc0c/1TbyccI0aZlnDV/u9zbc4TyZLl2aiWm43Xj69yVEyo&#10;sS2td+4Y1LWfnfgoj7nYlCVM0KNU7Qn2b3071tb6xRSTUZLtfE0Fp3NvcdtuttmqM9tEuDJkJT3E&#10;uNOOBrck1RsWrQaVKFAaV9eljQ1FtJ1IuznrrXA1NCucuPPS8pa0lC0VUlxaVFX5TtApqAf2deq7&#10;t7dyzRRRl228uQnFybpyqO/41yWBJ+mZkSylRHYcacdH8cKFPU/IFGtNNNR79cTvtvKL1pUqd5st&#10;2pKNJ46R0kF23xWUPW55iOlCGiH+64txtxIqpAAIIQoVG6hIFa69aSa9RvVGptre6lakpa8TbuIe&#10;QreJVROTLugfAjojIckdlsqJAW48aISEpPonQqFevDf6Y5tSgke59S9aChck6V4G58d55v8AJvcX&#10;KrJLUwWVIYkWlKVuRX2SAgoeSgbu52kmpBBQrXrXPbOGq3pafMzSULljQ3qh25+0efYLvjvJMMy2&#10;FOIubLKJFxhLfU06065U0aASVdkJrrqBWnvXrzSt6a0bPPbv7jZuKwVpswx7LLrhOTNqiymGC2tt&#10;KfyOrLZJ7vcaXTayUAUINf2U6Ss6oJ0850W3u2t1bakqxZ//1597KnxWcdtn1jvG8K0GXVkZMxld&#10;zuzd4L8kR27qrLZFpvbrqJFTveCFKqkFKSEKOPyYZ0PTL19c6U7dNKZLl4G5YUfAjbgqy3fiNvHk&#10;JlUaumOYm9NkzKL3fSSMrylifCyEJCiO63ISQQDRIUTZacdJhn6lFrrQTpAtKXoAgL52eowoTFYW&#10;3eY2POLCG+0q5I41dl48zbFN7NoYUuiQqpJOlJadWOqvZX7hGvChsC9fqS8Vlfp36DFyP9GuQxgW&#10;g5jOljKfoHv0Rd2VNFuzIuC4U+pTGHcKd2xQX1klq0vT8VOJl2rtLdbd7iMnttcdai6S0V82ltNJ&#10;6a0qnia/nJ44TFijmF+M9czGtn6qrkCLl8e0Jue1vtfQIyqZKZch/X//ADL9SUufk/z6dQqaF6tK&#10;0Vc8+P8AGRiuen6l70U/T1PTXOlXpr/20r21IYvJVWbjnPlQRWI6rYGoH8suWiVtti7Z+nxf0E2V&#10;q3w1y24ps/c7gbWqjhNa0FfkH1R6n+7bv5nkqctNFTLjzNtt/T+Xs6P8lce7j2feMACrf+txv1pq&#10;D+q1mGV9LIulDLKWqomF+N3BHTqWVarL24KSBr1oJaqR9Ny9xtYavTnppo/jxNMchGX9TDFyRjH1&#10;qmf/AEVy8uv/AMvMWkuOfQi0tOMm3yreloKoVrZeL5XuAASTnh6en/4zdauuVa9tMacha9TDXX0/&#10;48TQGZt8Xi4xvqJW8iRH/U/0OBZGoi1fVPdn6b6K5PONyt9d3517a7dNOvVtvmdMqrz9rdfDA8t3&#10;/LL09VPd7zReaN8JKt38eWW3foriGherdY3liHVAmqbVLukd5U/ua0UAd9Ak7NevbD56qonTs/6U&#10;KL09c/V+GgzTktvBAtxOGTXVQS4gw3LfbCi5pmfSr+jQWJV2XGX/ABfzqDidTomgFd5tPnfUXzCw&#10;px5eBgl6evyLy8KjapYmjd2nJilfWMfqveZeQ99f8vqVvrcoDu2d3Qprt9ut3DToeqlaYGJ01Ovu&#10;Nswlcgdwdtq0mxhpmhxx9CXVTAweyVh6MqWgqd2/UhBU2DTU9eN/Iemqt+txql40xPVa+a0P009N&#10;PEehxI5zd+h3JAiWYXovXVV7kXy4XNWSpt9Gat2+E5bEwFoMnb2FrfSkNUogmnXP9QXT/NWT4Uov&#10;txM1v1PUjWtaKvImi8dF83fp7X1Me1/yoltZvATLnFt2GYbhDb6kwguOy3ECA4tYdWtRSVJSAkHn&#10;N16GHot6u3+WJ7Ho1Ojw4Ycfb/HE3Mkcc/UXFdoVDOMbkC9RX0RE40cn7qqranIWp0XjuaKSY3b2&#10;arVvqOvGtVI0pqqUl6npr1K6eFcxuXjsWf8AvCwtWGNufUpcnC0MXN4mG61+ps/qzmSSoLADEf6H&#10;6kNIZZcR2u4Vq7lR1u+mev8AM7H0ktXrRpWvPHhlStTy7jR8tf1ZaWdYeIysCAaS9YeDi4G0dly3&#10;5bkqWHG/+W2fVMy8KXaWmyaV3uLITSny9fZ466LCPhU5x9uZs+I7MNwaTisLjhFu7Lhhuxroh2Ru&#10;LrZkpYYiWhmP9QlzcEKDnaIoXANR1Za/NXLsrUs/TpgnXtMkYb5WVDllcvGmW1JTRtVuuEm4Np2m&#10;n1T2N3SI69N3U7W9tv5qbesK+YpKmrQF6dVl7gvGh8mud/dkf0WiOxswrILm4U1O7W759aZYX8K1&#10;apWuvWJK7R0k6V4rh4upf+zSNKt044L3VYAxFlIyN/8AUb5lkm/CG19SYmKsQWVtd4j+GmdmNwtT&#10;a+/uKtpU5s0/LsV1aHp1dW9X8dpL1aMlTxDN7Q8l63pvEnlR+CFtdt60QbbFsx01Aj2m4TJCVBde&#10;4UukbqbRSnVrmSxlo7KEW61dKeIPBblKWyLVL5zaTT/llS7fIkfxi+vd9UiZc40YMJRtr3lfTqRs&#10;9DXrJb00VNde2pNzLz0p2BC7xciVMI/XOW2ZZWrtKg4rFkQmyEp/URLRZMxiw3lOObNveUhxB/4e&#10;5O89H6nmq3p8PuxKNwpkvb/IAlN5ulSP02Zzo7FS6friu3YHH7zQab7phjLLrJMdkopsFvLsgLrq&#10;V16x8FWtf45llp0+anHP/wDj94cu6LkYyP1mRymlnvgxhaoeNLuQZKE/JINgnNzVBKaUU4A4fm3p&#10;A9cd34FWtK+PuL2qUwpr8fvCNlU6GpIltc5LtQkO9hWUv4w2y472W+8AmPGcuTMcDRHeLjW+pOlR&#10;0dKPVqz8alV4UMkhKb+nYIZ5UMX6dkobkSYIZA1+nTAeiRDIKvZoxUA+hp+UdZY1p5alJF7TvHe+&#10;OHYV7E8pd+lXebpkBvKVdxPfEZvKLOlLjnf27ypSXe5TcKdZE5/pr4/yZSi/VR91fvQPcVWwLb7j&#10;VzXE+mUa3J9tprubgHUlLcZ7+JShCmj2q6Oj36iVdap9wXpaePqe7w/mHon8nlEDYLU3SvZMxWNv&#10;R1KKxt7iZ6WFoWkV7fZKlKHpTTq0dOuNaa6F46qYUoZK6KRGg6u1qZC3tirg1HQhUWiSRGQXnENg&#10;jcFFSlOA1IB9BWWnHSsakfmep4U/jiY5/wDDHdf+i/QwO6x3xbv5aUzt1/4pibbiWN9a7xv312dU&#10;WnUtLfhSnvZda6Y/eKUg2v6JpMNEY24l7a/EcZSyh8fl+nizWlIcbWN35HkbVUruPVp6KLVz4U95&#10;EdXCmrhX7gB76BLL36qEvN/MEi6GVGPa3qIcZUwJa94VuARSh1KVAadZI5KidPD8CP7mp6vi7SkV&#10;d1CXRbo1xV/Ca3qvM2UiB29Pp+yiTb1t0Df/ANgVUiu6iuqx7a1KsC7slKon1tvsL1xKne1+pXe5&#10;Rp6U7lBfeKbHK7h7ASr+PtXtISfTcchUNxHmFSn+5b8ValBKy2f1j6h1x2h+WkixRgyaepJcVX0F&#10;K9RhXGnjkSq8My2W5lJaJEXFU2fYe03Kny1Sy53D+R522oZCQr8n8Mkn4adQ9NMKVGNXqrXtr94W&#10;S7mZAMiFjobASXG49zyNUxSdtSlp2NaESkIJ0KkoUkJ1oRp1K1UyiMO0R5Eq8b3T+h4IHQqjSZuV&#10;XozFpOyinFysND7biR6BSVV0qRp1CrrlgveS6UWlyqILT+VvCSWbXiNvbR3O0hq/Xy8PyEFau9Rw&#10;Y5Y0Q0pUE7O0l9KiR6AfMWujqo18SHpqqN0A1/zyXmfr/wCTW2wHNna/mF59SdooI+0sIQS36le4&#10;DWtei19lf45h04GKqay5cOWmyzrAxIWoFp1VqvksMQ6JKkMMG8wmZYLdAFdxlAqohJokGr1U8lK8&#10;c/8AoHma6u8XPe7vud8sAb7fyMJxXJVMb/qHCwXJcPMkjf6j/g9rRRXqaBP1fzNe8stNX8Vewxcv&#10;ZO3LaTBt+LzP4aRLejXjLLdRPbICrpHbsd0SWw1uLaVuhBXUVBqoQq+WtOzP7w9NFTV40Ey8zc+S&#10;pofyzDegGHVtRznIIzQdqapjNwOO5TamwkJooKBofTTW9blcIxp2t/ciqpxeBoXLZGTPPL7VnxC3&#10;s9twPd7JM4vDn6gW1d9Se9itiihhtunbT/nPunXqv97+mniStGFdXuI8eYmuRFNzFOTsZYtaWZZt&#10;rdhtbUoODesMpbeyC8Q0M+x3BtxNNFCm49ee5815tTWjsp95aPp1VVh2/wAkRK81s3L6tImXG7fX&#10;bGy4p2zYKYIRQmSl1CL8Apr0G4qGuoH+U89uktU9MnXjgvxNlY0U8ij7ZfgM7uDbAS39RMluEV+l&#10;DVssLTKndn/LbVRbs9cEMFH4KTsp7dc71RWfRXryfqcMI1+3I7f6Ye9+a/8AhwjpotWMqUrxrGlT&#10;K4ZP6XG74jj5V7qKUpe7c9sA7iEnbStK+3416+e7rT6k9J9q2erQq5VG2cgCy/VOb1u/8b5y03Uh&#10;6o2minQo1V6e9d3vt69W29T040S0+J59/p0vUYNiNP8AqDx39AVnIheJX6f8qQ4qz/p839cEztqU&#10;pDX0fdJKdwrp+PW3Xrelcp/j0qvLs8fectufS0qufAv5a/S/1F/tlz/iq2BIO4HcnZUqUQUela6+&#10;nXosa64ZHkuV7NNBqN6EH6xf0iju3J3bEDbu3/LsovUbvWvW4taqeb4TyKnqYfGKeOG8CYj6NJU5&#10;3BQ7loH/ABE+yULO4mnvp+I61/UPlfT/ALmZuOn/ADWpaF3VHUY6c1+nc7rbXa7bVavObQjXbX+B&#10;Qk++6mtOuTl8vqlobpXkvxOmXzFI6ktXe/wNrY2V9k/UJa3UPd7q1FynyVPztgCj1KbfU1rp1471&#10;NWB77GrS61zN2cffqIlt/TDex83fqUttb+6NoWWw6NNKe5/DrS7jTqefqG92urT/AEDvYH81GfbT&#10;iZnIvnYP1CYCVOQg1VzuCWtamtzJT6lSQQPQV61qpXzHsven6fnpQ3Hf1OqhQv5pas7V37DQcDUi&#10;Q+4U9lXdU0r6aOQsp/MkjT4k9X8ulaSuz9TH066OzI//2VBLAwQUAAYACAAAACEA6/QgUuEAAAAK&#10;AQAADwAAAGRycy9kb3ducmV2LnhtbEyPQWvCQBCF74X+h2UKvdXNmmo1zUZE2p5EqBaktzUZk2B2&#10;NmTXJP77Tk/taXjM473vpavRNqLHzteONKhJBAIpd0VNpYavw/vTAoQPhgrTOEINN/Swyu7vUpMU&#10;bqBP7PehFBxCPjEaqhDaREqfV2iNn7gWiX9n11kTWHalLDozcLht5DSK5tKamrihMi1uKswv+6vV&#10;8DGYYR2rt357OW9u34fZ7rhVqPXjw7h+BRFwDH9m+MVndMiY6eSuVHjRsI5feEvQMFd82fCsVAzi&#10;pGE6Wy5BZqn8PyH7AQAA//8DAFBLAwQUAAYACAAAACEAWGCzG7oAAAAiAQAAGQAAAGRycy9fcmVs&#10;cy9lMm9Eb2MueG1sLnJlbHOEj8sKwjAQRfeC/xBmb9O6EJGmbkRwK/UDhmSaRpsHSRT79wbcKAgu&#10;517uOUy7f9qJPSgm452ApqqBkZNeGacFXPrjagssZXQKJ+9IwEwJ9t1y0Z5pwlxGaTQhsUJxScCY&#10;c9hxnuRIFlPlA7nSDD5azOWMmgeUN9TE13W94fGTAd0Xk52UgHhSDbB+DsX8n+2HwUg6eHm35PIP&#10;BTe2uAsQo6YswJIy+A6b6hpIA+9a/vVZ9wIAAP//AwBQSwECLQAUAAYACAAAACEAihU/mAwBAAAV&#10;AgAAEwAAAAAAAAAAAAAAAAAAAAAAW0NvbnRlbnRfVHlwZXNdLnhtbFBLAQItABQABgAIAAAAIQA4&#10;/SH/1gAAAJQBAAALAAAAAAAAAAAAAAAAAD0BAABfcmVscy8ucmVsc1BLAQItABQABgAIAAAAIQBT&#10;J66nOwQAAEURAAAOAAAAAAAAAAAAAAAAADwCAABkcnMvZTJvRG9jLnhtbFBLAQItAAoAAAAAAAAA&#10;IQBnD2W8UK0CAFCtAgAVAAAAAAAAAAAAAAAAAKMGAABkcnMvbWVkaWEvaW1hZ2UxLmpwZWdQSwEC&#10;LQAUAAYACAAAACEA6/QgUuEAAAAKAQAADwAAAAAAAAAAAAAAAAAmtAIAZHJzL2Rvd25yZXYueG1s&#10;UEsBAi0AFAAGAAgAAAAhAFhgsxu6AAAAIgEAABkAAAAAAAAAAAAAAAAANLUCAGRycy9fcmVscy9l&#10;Mm9Eb2MueG1sLnJlbHNQSwUGAAAAAAYABgB9AQAAJbYCAAAA&#10;">
                <v:shapetype id="_x0000_t177" coordsize="21600,21600" o:spt="177" path="m,l21600,r,17255l10800,21600,,17255xe">
                  <v:stroke joinstyle="miter"/>
                  <v:path gradientshapeok="t" o:connecttype="rect" textboxrect="0,0,21600,17255"/>
                </v:shapetype>
                <v:shape id="AutoShape 26" o:spid="_x0000_s1027" type="#_x0000_t177" alt="home3" style="position:absolute;left:496;top:555;width:1769;height:1760;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yJXwgAAANoAAAAPAAAAZHJzL2Rvd25yZXYueG1sRI9Bi8Iw&#10;FITvwv6H8ARvmurCulSjuOKC4EGsHtbbo3m2xealJlHrv98IgsdhZr5hpvPW1OJGzleWFQwHCQji&#10;3OqKCwWH/W//G4QPyBpry6TgQR7ms4/OFFNt77yjWxYKESHsU1RQhtCkUvq8JIN+YBvi6J2sMxii&#10;dIXUDu8Rbmo5SpIvabDiuFBiQ8uS8nN2NQr+1hu6/mwvyfi4tZkbPip7WGVK9brtYgIiUBve4Vd7&#10;rRV8wvNKvAFy9g8AAP//AwBQSwECLQAUAAYACAAAACEA2+H2y+4AAACFAQAAEwAAAAAAAAAAAAAA&#10;AAAAAAAAW0NvbnRlbnRfVHlwZXNdLnhtbFBLAQItABQABgAIAAAAIQBa9CxbvwAAABUBAAALAAAA&#10;AAAAAAAAAAAAAB8BAABfcmVscy8ucmVsc1BLAQItABQABgAIAAAAIQDRVyJXwgAAANoAAAAPAAAA&#10;AAAAAAAAAAAAAAcCAABkcnMvZG93bnJldi54bWxQSwUGAAAAAAMAAwC3AAAA9gIAAAAA&#10;" strokecolor="#7e334c [3204]" strokeweight="1.5pt">
                  <v:fill r:id="rId11" o:title="home3" recolor="t" type="frame"/>
                  <v:shadow opacity="22938f" offset="0"/>
                  <v:textbox inset=",7.2pt,,7.2pt"/>
                </v:shape>
                <v:group id="Group 38" o:spid="_x0000_s1028" style="position:absolute;left:10;top:326;width:2741;height:573" coordorigin="10,326" coordsize="2741,5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SazxQAAANoAAAAPAAAAZHJzL2Rvd25yZXYueG1sRI9Pa8JA&#10;FMTvBb/D8oTe6ibaFomuEkItPYRCVRBvj+wzCWbfhuw2f759t1DocZiZ3zDb/Wga0VPnassK4kUE&#10;griwuuZSwfl0eFqDcB5ZY2OZFEzkYL+bPWwx0XbgL+qPvhQBwi5BBZX3bSKlKyoy6Ba2JQ7ezXYG&#10;fZBdKXWHQ4CbRi6j6FUarDksVNhSVlFxP34bBe8DDukqfuvz+y2brqeXz0sek1KP8zHdgPA0+v/w&#10;X/tDK3iG3yvhBsjdDwAAAP//AwBQSwECLQAUAAYACAAAACEA2+H2y+4AAACFAQAAEwAAAAAAAAAA&#10;AAAAAAAAAAAAW0NvbnRlbnRfVHlwZXNdLnhtbFBLAQItABQABgAIAAAAIQBa9CxbvwAAABUBAAAL&#10;AAAAAAAAAAAAAAAAAB8BAABfcmVscy8ucmVsc1BLAQItABQABgAIAAAAIQBSlSazxQAAANoAAAAP&#10;AAAAAAAAAAAAAAAAAAcCAABkcnMvZG93bnJldi54bWxQSwUGAAAAAAMAAwC3AAAA+QIAAAAA&#10;">
                  <v:roundrect id="AutoShape 31" o:spid="_x0000_s1029" style="position:absolute;left:1736;top:468;width:504;height:220;rotation:-90;flip:x;visibility:visible;mso-wrap-style:square;v-text-anchor:top"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ZQAFxAAAANoAAAAPAAAAZHJzL2Rvd25yZXYueG1sRI9Ba8JA&#10;FITvBf/D8gRvdaNQkdRVSkVo9WSsh94e2dck7e7bmN0m0V/vCoLHYWa+YRar3hrRUuMrxwom4wQE&#10;ce50xYWCr8PmeQ7CB2SNxjEpOJOH1XLwtMBUu4731GahEBHCPkUFZQh1KqXPS7Lox64mjt6PayyG&#10;KJtC6ga7CLdGTpNkJi1WHBdKrOm9pPwv+7cKDr4zx9/MbOv95MTVsV1/7r4vSo2G/dsriEB9eITv&#10;7Q+t4AVuV+INkMsrAAAA//8DAFBLAQItABQABgAIAAAAIQDb4fbL7gAAAIUBAAATAAAAAAAAAAAA&#10;AAAAAAAAAABbQ29udGVudF9UeXBlc10ueG1sUEsBAi0AFAAGAAgAAAAhAFr0LFu/AAAAFQEAAAsA&#10;AAAAAAAAAAAAAAAAHwEAAF9yZWxzLy5yZWxzUEsBAi0AFAAGAAgAAAAhALNlAAXEAAAA2gAAAA8A&#10;AAAAAAAAAAAAAAAABwIAAGRycy9kb3ducmV2LnhtbFBLBQYAAAAAAwADALcAAAD4AgAAAAA=&#10;" fillcolor="#7e334c [3204]" stroked="f" strokecolor="#4a7ebb" strokeweight="1.5pt">
                    <v:shadow opacity="22938f" offset="0"/>
                    <v:textbox inset=",7.2pt,,7.2pt"/>
                  </v:roundrect>
                  <v:group id="Group 37" o:spid="_x0000_s1030" style="position:absolute;left:10;top:679;width:2741;height:220" coordorigin="10,679" coordsize="2741,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x1fwgAAANoAAAAPAAAAZHJzL2Rvd25yZXYueG1sRI9Bi8Iw&#10;FITvC/6H8ARva1plRapRRFQ8iLAqiLdH82yLzUtpYlv/vVkQ9jjMzDfMfNmZUjRUu8KygngYgSBO&#10;rS44U3A5b7+nIJxH1lhaJgUvcrBc9L7mmGjb8i81J5+JAGGXoILc+yqR0qU5GXRDWxEH725rgz7I&#10;OpO6xjbATSlHUTSRBgsOCzlWtM4pfZyeRsGuxXY1jjfN4XFfv27nn+P1EJNSg363moHw1Pn/8Ke9&#10;1wom8Hcl3AC5eAMAAP//AwBQSwECLQAUAAYACAAAACEA2+H2y+4AAACFAQAAEwAAAAAAAAAAAAAA&#10;AAAAAAAAW0NvbnRlbnRfVHlwZXNdLnhtbFBLAQItABQABgAIAAAAIQBa9CxbvwAAABUBAAALAAAA&#10;AAAAAAAAAAAAAB8BAABfcmVscy8ucmVsc1BLAQItABQABgAIAAAAIQDNCx1fwgAAANoAAAAPAAAA&#10;AAAAAAAAAAAAAAcCAABkcnMvZG93bnJldi54bWxQSwUGAAAAAAMAAwC3AAAA9gIAAAAA&#10;">
                    <v:roundrect id="AutoShape 29" o:spid="_x0000_s1031" style="position:absolute;left:10;top:679;width:1561;height:220;rotation:-1907388fd;visibility:visible;mso-wrap-style:square;v-text-anchor:top"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6NY0wwAAANoAAAAPAAAAZHJzL2Rvd25yZXYueG1sRI9Ba8JA&#10;FITvgv9heUJvukkDVlM3QQqFIoiNSs+P7GsSmn0bs1uN/nq3UPA4zMw3zCofTCvO1LvGsoJ4FoEg&#10;Lq1uuFJwPLxPFyCcR9bYWiYFV3KQZ+PRClNtL1zQee8rESDsUlRQe9+lUrqyJoNuZjvi4H3b3qAP&#10;sq+k7vES4KaVz1E0lwYbDgs1dvRWU/mz/zUKbi0vk+JkIlv5z82u+OJtfE2UepoM61cQngb/CP+3&#10;P7SCF/i7Em6AzO4AAAD//wMAUEsBAi0AFAAGAAgAAAAhANvh9svuAAAAhQEAABMAAAAAAAAAAAAA&#10;AAAAAAAAAFtDb250ZW50X1R5cGVzXS54bWxQSwECLQAUAAYACAAAACEAWvQsW78AAAAVAQAACwAA&#10;AAAAAAAAAAAAAAAfAQAAX3JlbHMvLnJlbHNQSwECLQAUAAYACAAAACEA6OjWNMMAAADaAAAADwAA&#10;AAAAAAAAAAAAAAAHAgAAZHJzL2Rvd25yZXYueG1sUEsFBgAAAAADAAMAtwAAAPcCAAAAAA==&#10;" fillcolor="#7e334c [3204]" stroked="f" strokecolor="#4a7ebb" strokeweight="1.5pt">
                      <v:shadow opacity="22938f" offset="0"/>
                      <v:textbox inset=",7.2pt,,7.2pt"/>
                    </v:roundrect>
                    <v:roundrect id="AutoShape 36" o:spid="_x0000_s1032" style="position:absolute;left:1190;top:679;width:1561;height:220;rotation:-1907388fd;flip:x;visibility:visible;mso-wrap-style:square;v-text-anchor:top"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ZhtwAAAANoAAAAPAAAAZHJzL2Rvd25yZXYueG1sRE/LasJA&#10;FN0L/sNwhe7qxEdsSR1FhFRXAW2h29vMbRLM3ImZSYx/7ywKLg/nvd4OphY9ta6yrGA2jUAQ51ZX&#10;XCj4/kpf30E4j6yxtkwK7uRguxmP1phoe+MT9WdfiBDCLkEFpfdNIqXLSzLoprYhDtyfbQ36ANtC&#10;6hZvIdzUch5FK2mw4tBQYkP7kvLLuTMK0mO8oGzWxxG+XYfss/75XXYHpV4mw+4DhKfBP8X/7qNW&#10;ELaGK+EGyM0DAAD//wMAUEsBAi0AFAAGAAgAAAAhANvh9svuAAAAhQEAABMAAAAAAAAAAAAAAAAA&#10;AAAAAFtDb250ZW50X1R5cGVzXS54bWxQSwECLQAUAAYACAAAACEAWvQsW78AAAAVAQAACwAAAAAA&#10;AAAAAAAAAAAfAQAAX3JlbHMvLnJlbHNQSwECLQAUAAYACAAAACEAoImYbcAAAADaAAAADwAAAAAA&#10;AAAAAAAAAAAHAgAAZHJzL2Rvd25yZXYueG1sUEsFBgAAAAADAAMAtwAAAPQCAAAAAA==&#10;" fillcolor="#7e334c [3204]" stroked="f" strokecolor="#4a7ebb" strokeweight="1.5pt">
                      <v:shadow opacity="22938f" offset="0"/>
                      <v:textbox inset=",7.2pt,,7.2pt"/>
                    </v:roundrect>
                  </v:group>
                </v:group>
                <w10:wrap type="through" side="right" anchorx="page" anchory="page"/>
                <w10:anchorlock/>
              </v:group>
            </w:pict>
          </mc:Fallback>
        </mc:AlternateContent>
      </w:r>
      <w:r w:rsidR="00825BDD" w:rsidRPr="00825BDD">
        <w:rPr>
          <w:lang w:val="en-ZA"/>
        </w:rPr>
        <w:t>WORK FROM HOME CHECKLIST</w:t>
      </w:r>
    </w:p>
    <w:p w14:paraId="48DA160C" w14:textId="77777777" w:rsidR="00BA788F" w:rsidRPr="007C4151" w:rsidRDefault="0025061D" w:rsidP="00BC7958">
      <w:r>
        <w:rPr>
          <w:noProof/>
          <w:lang w:val="en-GB" w:eastAsia="en-GB"/>
        </w:rPr>
        <mc:AlternateContent>
          <mc:Choice Requires="wps">
            <w:drawing>
              <wp:anchor distT="0" distB="0" distL="114300" distR="114300" simplePos="0" relativeHeight="251678720" behindDoc="1" locked="1" layoutInCell="1" allowOverlap="1" wp14:anchorId="1F2D7F76" wp14:editId="2F7F8D5D">
                <wp:simplePos x="0" y="0"/>
                <wp:positionH relativeFrom="page">
                  <wp:posOffset>-88900</wp:posOffset>
                </wp:positionH>
                <wp:positionV relativeFrom="page">
                  <wp:posOffset>-139700</wp:posOffset>
                </wp:positionV>
                <wp:extent cx="1003300" cy="10306685"/>
                <wp:effectExtent l="0" t="0" r="6350" b="0"/>
                <wp:wrapNone/>
                <wp:docPr id="1" name="Rectangle 4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03300" cy="10306685"/>
                        </a:xfrm>
                        <a:prstGeom prst="rect">
                          <a:avLst/>
                        </a:prstGeom>
                        <a:pattFill prst="ltHorz">
                          <a:fgClr>
                            <a:schemeClr val="accent1">
                              <a:lumMod val="100000"/>
                              <a:lumOff val="0"/>
                            </a:schemeClr>
                          </a:fgClr>
                          <a:bgClr>
                            <a:schemeClr val="bg1">
                              <a:lumMod val="100000"/>
                              <a:lumOff val="0"/>
                            </a:schemeClr>
                          </a:bgClr>
                        </a:pattFill>
                        <a:ln>
                          <a:noFill/>
                        </a:ln>
                        <a:effectLst/>
                      </wps:spPr>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F3DFBC" id="Rectangle 44" o:spid="_x0000_s1026" style="position:absolute;margin-left:-7pt;margin-top:-11pt;width:79pt;height:811.55pt;z-index:-251637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5dYpMgIAAKkEAAAOAAAAZHJzL2Uyb0RvYy54bWysVNuO0zAQfUfiHyy/0yTbUi1R09WqqwWk&#10;BVYsfMDUcS7C8RjbbVq+nrGdlgLiBeiDlRmPz8w5M9PVzWFQbC+t61FXvJjlnEktsO51W/HPn+5f&#10;XHPmPOgaFGpZ8aN0/Gb9/NlqNKW8wg5VLS0jEO3K0VS8896UWeZEJwdwMzRS02WDdgBPpm2z2sJI&#10;6IPKrvJ8mY1oa2NRSOfIe5cu+TriN40U/kPTOOmZqjjV5uNp47kNZ7ZeQdlaMF0vpjLgL6oYoNeU&#10;9Ax1Bx7Yzva/QQ29sOiw8TOBQ4ZN0wsZORCbIv+FzVMHRkYuJI4zZ5nc/4MV7/ePlvU19Y4zDQO1&#10;6COJBrpVki0WQZ/RuJLCnsyjDQydeUDxxTGNm47C5K21OHYSaqqqCPHZTw+C4egp247vsCZ42HmM&#10;Uh0aOwRAEoEdYkeO547Ig2eCnEWez+c5NU7QXZHP8+Xy+mVMAuXpvbHOv5Y4sPBRcUvlR3zYPzgf&#10;6oHyFBLSGfD+vldqClf+Ddpv8UHTblSiGKZPksH2QHMDQkjtixijdgPRSH4qjn5phMhPg5b80UVZ&#10;4xAHmFjDGX37hzTb9l9TTMiB8EQyEFY6nBoD6SRH8si4HpNGpzaldm+xPlLLLKZ9of2mjy7oxEba&#10;lYq7rzuwkjP1VlPbXxWLRViuS8NeGttLA7QgqIp7ztLnxqeF3Bnbtx1lSjpovKVRafrYw1Bfqmoa&#10;MNqHKOu0u2HhLu0Y9eMfZv0dAAD//wMAUEsDBBQABgAIAAAAIQAcny/v3QAAAAwBAAAPAAAAZHJz&#10;L2Rvd25yZXYueG1sTI9BS8QwEIXvgv8hjOBtN20pVWrTRRQpgpetXrxlm5gUk0lpst36752e9PZm&#10;5vHme81h9Y4teo5jQAH5PgOmcQhqRCPg4/1ldw8sJolKuoBawI+OcGivrxpZq3DBo176ZBiFYKyl&#10;AJvSVHMeB6u9jPswaaTbV5i9TDTOhqtZXijcO15kWcW9HJE+WDnpJ6uH7/7sBXSLOz6/La+ms7yq&#10;zGc3YnnXC3F7sz4+AEt6TX9m2PAJHVpiOoUzqsicgF1eUpdEoihIbI5y25xIVFmeA28b/r9E+wsA&#10;AP//AwBQSwECLQAUAAYACAAAACEAtoM4kv4AAADhAQAAEwAAAAAAAAAAAAAAAAAAAAAAW0NvbnRl&#10;bnRfVHlwZXNdLnhtbFBLAQItABQABgAIAAAAIQA4/SH/1gAAAJQBAAALAAAAAAAAAAAAAAAAAC8B&#10;AABfcmVscy8ucmVsc1BLAQItABQABgAIAAAAIQCJ5dYpMgIAAKkEAAAOAAAAAAAAAAAAAAAAAC4C&#10;AABkcnMvZTJvRG9jLnhtbFBLAQItABQABgAIAAAAIQAcny/v3QAAAAwBAAAPAAAAAAAAAAAAAAAA&#10;AIwEAABkcnMvZG93bnJldi54bWxQSwUGAAAAAAQABADzAAAAlgUAAAAA&#10;" fillcolor="#7e334c [3204]" stroked="f">
                <v:fill r:id="rId12" o:title="" color2="white [3212]" type="pattern"/>
                <v:textbox inset=",7.2pt,,7.2pt"/>
                <w10:wrap anchorx="page" anchory="page"/>
                <w10:anchorlock/>
              </v:rect>
            </w:pict>
          </mc:Fallback>
        </mc:AlternateContent>
      </w:r>
      <w:sdt>
        <w:sdtPr>
          <w:id w:val="1551804790"/>
          <w:placeholder>
            <w:docPart w:val="A287E0D98BD944EE852596C22961240B"/>
          </w:placeholder>
          <w:temporary/>
          <w:showingPlcHdr/>
          <w15:appearance w15:val="hidden"/>
        </w:sdtPr>
        <w:sdtEndPr/>
        <w:sdtContent>
          <w:r w:rsidR="006B0207" w:rsidRPr="006B0207">
            <w:t>Working from home certainly doesn’t suit everyone. And while giving up the daily commute and working in your PJs might sound amazing, it’s necessary to give real thought as to whether it will really work for you.</w:t>
          </w:r>
        </w:sdtContent>
      </w:sdt>
    </w:p>
    <w:p w14:paraId="6D8AC92A" w14:textId="232FA6D1" w:rsidR="00825BDD" w:rsidRPr="00825BDD" w:rsidRDefault="00825BDD" w:rsidP="00825BDD">
      <w:pPr>
        <w:pStyle w:val="Heading1"/>
        <w:rPr>
          <w:lang w:val="en-ZA"/>
        </w:rPr>
      </w:pPr>
      <w:r w:rsidRPr="00825BDD">
        <w:rPr>
          <w:lang w:val="en-ZA"/>
        </w:rPr>
        <w:t>DETERMINE IF IT IS A FIT FOR YOU</w:t>
      </w:r>
    </w:p>
    <w:p w14:paraId="3A9E148C" w14:textId="09AF5535" w:rsidR="006B0207" w:rsidRPr="006B0207" w:rsidRDefault="00FE4834" w:rsidP="006B0207">
      <w:pPr>
        <w:pStyle w:val="checkboxindent"/>
      </w:pPr>
      <w:sdt>
        <w:sdtPr>
          <w:id w:val="-719434280"/>
          <w15:appearance w15:val="hidden"/>
          <w14:checkbox>
            <w14:checked w14:val="0"/>
            <w14:checkedState w14:val="0050" w14:font="Wingdings 2"/>
            <w14:uncheckedState w14:val="2610" w14:font="MS Gothic"/>
          </w14:checkbox>
        </w:sdtPr>
        <w:sdtEndPr/>
        <w:sdtContent>
          <w:r w:rsidR="008D53B7">
            <w:rPr>
              <w:rFonts w:ascii="MS Gothic" w:eastAsia="MS Gothic" w:hAnsi="MS Gothic" w:hint="eastAsia"/>
            </w:rPr>
            <w:t>☐</w:t>
          </w:r>
        </w:sdtContent>
      </w:sdt>
      <w:r w:rsidR="00C32476" w:rsidRPr="006B0207">
        <w:tab/>
      </w:r>
      <w:r w:rsidR="00825BDD" w:rsidRPr="00825BDD">
        <w:rPr>
          <w:lang w:val="en-ZA"/>
        </w:rPr>
        <w:t>Are you self-motivated and disciplined?  Can you get work done without having others give you motivation?</w:t>
      </w:r>
    </w:p>
    <w:p w14:paraId="5D8708D0" w14:textId="26648522" w:rsidR="006B0207" w:rsidRPr="006B0207" w:rsidRDefault="00FE4834" w:rsidP="006B0207">
      <w:pPr>
        <w:pStyle w:val="checkboxindent"/>
      </w:pPr>
      <w:sdt>
        <w:sdtPr>
          <w:id w:val="959776290"/>
          <w15:appearance w15:val="hidden"/>
          <w14:checkbox>
            <w14:checked w14:val="0"/>
            <w14:checkedState w14:val="0050" w14:font="Wingdings 2"/>
            <w14:uncheckedState w14:val="2610" w14:font="MS Gothic"/>
          </w14:checkbox>
        </w:sdtPr>
        <w:sdtEndPr/>
        <w:sdtContent>
          <w:r w:rsidR="006B0207" w:rsidRPr="006B0207">
            <w:rPr>
              <w:rFonts w:hint="eastAsia"/>
            </w:rPr>
            <w:t>☐</w:t>
          </w:r>
        </w:sdtContent>
      </w:sdt>
      <w:r w:rsidR="006B0207" w:rsidRPr="006B0207">
        <w:tab/>
      </w:r>
      <w:r w:rsidR="00862B20" w:rsidRPr="00862B20">
        <w:rPr>
          <w:lang w:val="en-ZA"/>
        </w:rPr>
        <w:t>Are you confident in your abilities to work without supervision?</w:t>
      </w:r>
    </w:p>
    <w:p w14:paraId="2069F81E" w14:textId="795429A3" w:rsidR="006B0207" w:rsidRPr="006B0207" w:rsidRDefault="00FE4834" w:rsidP="006B0207">
      <w:pPr>
        <w:pStyle w:val="checkboxindent"/>
      </w:pPr>
      <w:sdt>
        <w:sdtPr>
          <w:id w:val="-1124152599"/>
          <w15:appearance w15:val="hidden"/>
          <w14:checkbox>
            <w14:checked w14:val="0"/>
            <w14:checkedState w14:val="0050" w14:font="Wingdings 2"/>
            <w14:uncheckedState w14:val="2610" w14:font="MS Gothic"/>
          </w14:checkbox>
        </w:sdtPr>
        <w:sdtEndPr/>
        <w:sdtContent>
          <w:r w:rsidR="006B0207" w:rsidRPr="006B0207">
            <w:rPr>
              <w:rFonts w:hint="eastAsia"/>
            </w:rPr>
            <w:t>☐</w:t>
          </w:r>
        </w:sdtContent>
      </w:sdt>
      <w:r w:rsidR="006B0207" w:rsidRPr="006B0207">
        <w:tab/>
      </w:r>
      <w:r w:rsidR="00FB7965" w:rsidRPr="00FB7965">
        <w:rPr>
          <w:lang w:val="en-ZA"/>
        </w:rPr>
        <w:t>Will you be happy spending a lot of time alone?</w:t>
      </w:r>
    </w:p>
    <w:p w14:paraId="1C606799" w14:textId="77777777" w:rsidR="006B0207" w:rsidRPr="006B0207" w:rsidRDefault="00FE4834" w:rsidP="006B0207">
      <w:pPr>
        <w:pStyle w:val="checkboxindent"/>
      </w:pPr>
      <w:sdt>
        <w:sdtPr>
          <w:id w:val="-1342465701"/>
          <w15:appearance w15:val="hidden"/>
          <w14:checkbox>
            <w14:checked w14:val="0"/>
            <w14:checkedState w14:val="0050" w14:font="Wingdings 2"/>
            <w14:uncheckedState w14:val="2610" w14:font="MS Gothic"/>
          </w14:checkbox>
        </w:sdtPr>
        <w:sdtEndPr/>
        <w:sdtContent>
          <w:r w:rsidR="006B0207" w:rsidRPr="006B0207">
            <w:rPr>
              <w:rFonts w:hint="eastAsia"/>
            </w:rPr>
            <w:t>☐</w:t>
          </w:r>
        </w:sdtContent>
      </w:sdt>
      <w:r w:rsidR="006B0207" w:rsidRPr="006B0207">
        <w:tab/>
      </w:r>
      <w:sdt>
        <w:sdtPr>
          <w:id w:val="-1992010305"/>
          <w:placeholder>
            <w:docPart w:val="22C40553B5FF4DD7AF080E00423E7253"/>
          </w:placeholder>
          <w:temporary/>
          <w:showingPlcHdr/>
          <w15:appearance w15:val="hidden"/>
        </w:sdtPr>
        <w:sdtEndPr/>
        <w:sdtContent>
          <w:r w:rsidR="006B0207" w:rsidRPr="006B0207">
            <w:t>Do you need face-to-face interaction, or would communication via email, phone, chat, or video conference suffice?</w:t>
          </w:r>
        </w:sdtContent>
      </w:sdt>
    </w:p>
    <w:p w14:paraId="3973241C" w14:textId="2CCE4C93" w:rsidR="006B0207" w:rsidRPr="006B0207" w:rsidRDefault="00FE4834" w:rsidP="006B0207">
      <w:pPr>
        <w:pStyle w:val="checkboxindent"/>
      </w:pPr>
      <w:sdt>
        <w:sdtPr>
          <w:id w:val="-971909591"/>
          <w15:appearance w15:val="hidden"/>
          <w14:checkbox>
            <w14:checked w14:val="0"/>
            <w14:checkedState w14:val="0050" w14:font="Wingdings 2"/>
            <w14:uncheckedState w14:val="2610" w14:font="MS Gothic"/>
          </w14:checkbox>
        </w:sdtPr>
        <w:sdtEndPr/>
        <w:sdtContent>
          <w:r w:rsidR="006B0207" w:rsidRPr="006B0207">
            <w:rPr>
              <w:rFonts w:hint="eastAsia"/>
            </w:rPr>
            <w:t>☐</w:t>
          </w:r>
        </w:sdtContent>
      </w:sdt>
      <w:r w:rsidR="006B0207" w:rsidRPr="006B0207">
        <w:tab/>
      </w:r>
      <w:r w:rsidR="00F9298E" w:rsidRPr="00F9298E">
        <w:rPr>
          <w:lang w:val="en-ZA"/>
        </w:rPr>
        <w:t>Is your home big enough?  Is there an area that can be used for your office space?</w:t>
      </w:r>
    </w:p>
    <w:p w14:paraId="67314769" w14:textId="78F21CC9" w:rsidR="00166C03" w:rsidRPr="00166C03" w:rsidRDefault="00FE4834" w:rsidP="00166C03">
      <w:pPr>
        <w:pStyle w:val="checkboxindent"/>
        <w:rPr>
          <w:lang w:val="en-ZA"/>
        </w:rPr>
      </w:pPr>
      <w:sdt>
        <w:sdtPr>
          <w:id w:val="1966538022"/>
          <w15:appearance w15:val="hidden"/>
          <w14:checkbox>
            <w14:checked w14:val="0"/>
            <w14:checkedState w14:val="0050" w14:font="Wingdings 2"/>
            <w14:uncheckedState w14:val="2610" w14:font="MS Gothic"/>
          </w14:checkbox>
        </w:sdtPr>
        <w:sdtEndPr/>
        <w:sdtContent>
          <w:r w:rsidR="006B0207" w:rsidRPr="006B0207">
            <w:rPr>
              <w:rFonts w:hint="eastAsia"/>
            </w:rPr>
            <w:t>☐</w:t>
          </w:r>
        </w:sdtContent>
      </w:sdt>
      <w:r w:rsidR="006B0207" w:rsidRPr="006B0207">
        <w:tab/>
      </w:r>
      <w:r w:rsidR="00166C03" w:rsidRPr="00166C03">
        <w:rPr>
          <w:lang w:val="en-ZA"/>
        </w:rPr>
        <w:t>Will others in the house respect your need to be uninterrupted?</w:t>
      </w:r>
    </w:p>
    <w:p w14:paraId="2F108ABA" w14:textId="254416FE" w:rsidR="00166C03" w:rsidRPr="00166C03" w:rsidRDefault="00166C03" w:rsidP="00166C03">
      <w:pPr>
        <w:pStyle w:val="Heading1"/>
        <w:rPr>
          <w:lang w:val="en-ZA"/>
        </w:rPr>
      </w:pPr>
      <w:r w:rsidRPr="00166C03">
        <w:rPr>
          <w:lang w:val="en-ZA"/>
        </w:rPr>
        <w:t>WORKSPACE AND ESSENTIALS</w:t>
      </w:r>
    </w:p>
    <w:p w14:paraId="1DE5C0FC" w14:textId="761E765A" w:rsidR="006B0207" w:rsidRPr="006B0207" w:rsidRDefault="00FE4834" w:rsidP="006B0207">
      <w:pPr>
        <w:pStyle w:val="checkboxindent"/>
      </w:pPr>
      <w:sdt>
        <w:sdtPr>
          <w:id w:val="-1235922320"/>
          <w15:appearance w15:val="hidden"/>
          <w14:checkbox>
            <w14:checked w14:val="0"/>
            <w14:checkedState w14:val="0050" w14:font="Wingdings 2"/>
            <w14:uncheckedState w14:val="2610" w14:font="MS Gothic"/>
          </w14:checkbox>
        </w:sdtPr>
        <w:sdtEndPr/>
        <w:sdtContent>
          <w:r w:rsidR="00142607">
            <w:rPr>
              <w:rFonts w:ascii="MS Gothic" w:eastAsia="MS Gothic" w:hAnsi="MS Gothic" w:hint="eastAsia"/>
            </w:rPr>
            <w:t>☐</w:t>
          </w:r>
        </w:sdtContent>
      </w:sdt>
      <w:r w:rsidR="006B0207" w:rsidRPr="006B0207">
        <w:tab/>
      </w:r>
      <w:r w:rsidR="00166C03" w:rsidRPr="00166C03">
        <w:rPr>
          <w:lang w:val="en-ZA"/>
        </w:rPr>
        <w:t>Set aside a work area in your home that is separate from the rest of your life</w:t>
      </w:r>
    </w:p>
    <w:p w14:paraId="12293D78" w14:textId="420BA0D0" w:rsidR="006B0207" w:rsidRPr="006B0207" w:rsidRDefault="00FE4834" w:rsidP="006B0207">
      <w:pPr>
        <w:pStyle w:val="checkboxindent"/>
      </w:pPr>
      <w:sdt>
        <w:sdtPr>
          <w:id w:val="-394210166"/>
          <w15:appearance w15:val="hidden"/>
          <w14:checkbox>
            <w14:checked w14:val="0"/>
            <w14:checkedState w14:val="0050" w14:font="Wingdings 2"/>
            <w14:uncheckedState w14:val="2610" w14:font="MS Gothic"/>
          </w14:checkbox>
        </w:sdtPr>
        <w:sdtEndPr/>
        <w:sdtContent>
          <w:r w:rsidR="006B0207" w:rsidRPr="006B0207">
            <w:rPr>
              <w:rFonts w:hint="eastAsia"/>
            </w:rPr>
            <w:t>☐</w:t>
          </w:r>
        </w:sdtContent>
      </w:sdt>
      <w:r w:rsidR="006B0207" w:rsidRPr="006B0207">
        <w:tab/>
      </w:r>
      <w:r w:rsidR="00E1749B" w:rsidRPr="00E1749B">
        <w:rPr>
          <w:lang w:val="en-ZA"/>
        </w:rPr>
        <w:t>Choose a workspace with plenty of natural light.</w:t>
      </w:r>
    </w:p>
    <w:p w14:paraId="5327E7BB" w14:textId="6BD413E1" w:rsidR="006B0207" w:rsidRPr="006B0207" w:rsidRDefault="00FE4834" w:rsidP="006B0207">
      <w:pPr>
        <w:pStyle w:val="checkboxindent"/>
      </w:pPr>
      <w:sdt>
        <w:sdtPr>
          <w:id w:val="-2016067102"/>
          <w15:appearance w15:val="hidden"/>
          <w14:checkbox>
            <w14:checked w14:val="0"/>
            <w14:checkedState w14:val="0050" w14:font="Wingdings 2"/>
            <w14:uncheckedState w14:val="2610" w14:font="MS Gothic"/>
          </w14:checkbox>
        </w:sdtPr>
        <w:sdtEndPr/>
        <w:sdtContent>
          <w:r w:rsidR="006B0207" w:rsidRPr="006B0207">
            <w:rPr>
              <w:rFonts w:hint="eastAsia"/>
            </w:rPr>
            <w:t>☐</w:t>
          </w:r>
        </w:sdtContent>
      </w:sdt>
      <w:r w:rsidR="006B0207" w:rsidRPr="006B0207">
        <w:tab/>
      </w:r>
      <w:r w:rsidR="00775724" w:rsidRPr="00775724">
        <w:rPr>
          <w:lang w:val="en-ZA"/>
        </w:rPr>
        <w:t>Set up a dedicated phone line or cell to use for work calls.</w:t>
      </w:r>
    </w:p>
    <w:p w14:paraId="3CF1C12F" w14:textId="1EDA7689" w:rsidR="006B0207" w:rsidRPr="006B0207" w:rsidRDefault="00FE4834" w:rsidP="006B0207">
      <w:pPr>
        <w:pStyle w:val="checkboxindent"/>
      </w:pPr>
      <w:sdt>
        <w:sdtPr>
          <w:id w:val="-1146277135"/>
          <w15:appearance w15:val="hidden"/>
          <w14:checkbox>
            <w14:checked w14:val="0"/>
            <w14:checkedState w14:val="0050" w14:font="Wingdings 2"/>
            <w14:uncheckedState w14:val="2610" w14:font="MS Gothic"/>
          </w14:checkbox>
        </w:sdtPr>
        <w:sdtEndPr/>
        <w:sdtContent>
          <w:r w:rsidR="006B0207" w:rsidRPr="006B0207">
            <w:rPr>
              <w:rFonts w:hint="eastAsia"/>
            </w:rPr>
            <w:t>☐</w:t>
          </w:r>
        </w:sdtContent>
      </w:sdt>
      <w:r w:rsidR="006B0207" w:rsidRPr="006B0207">
        <w:tab/>
      </w:r>
      <w:r w:rsidR="008777B6" w:rsidRPr="008777B6">
        <w:rPr>
          <w:lang w:val="en-ZA"/>
        </w:rPr>
        <w:t>Ensure you have reliable, high-speed Internet access.</w:t>
      </w:r>
    </w:p>
    <w:p w14:paraId="218CF028" w14:textId="1859C859" w:rsidR="006B0207" w:rsidRPr="006B0207" w:rsidRDefault="00FE4834" w:rsidP="006B0207">
      <w:pPr>
        <w:pStyle w:val="checkboxindent"/>
      </w:pPr>
      <w:sdt>
        <w:sdtPr>
          <w:id w:val="1344823575"/>
          <w15:appearance w15:val="hidden"/>
          <w14:checkbox>
            <w14:checked w14:val="0"/>
            <w14:checkedState w14:val="0050" w14:font="Wingdings 2"/>
            <w14:uncheckedState w14:val="2610" w14:font="MS Gothic"/>
          </w14:checkbox>
        </w:sdtPr>
        <w:sdtEndPr/>
        <w:sdtContent>
          <w:r w:rsidR="006B0207" w:rsidRPr="006B0207">
            <w:rPr>
              <w:rFonts w:hint="eastAsia"/>
            </w:rPr>
            <w:t>☐</w:t>
          </w:r>
        </w:sdtContent>
      </w:sdt>
      <w:r w:rsidR="006B0207" w:rsidRPr="006B0207">
        <w:tab/>
      </w:r>
      <w:r w:rsidR="00F75630" w:rsidRPr="00F75630">
        <w:rPr>
          <w:lang w:val="en-ZA"/>
        </w:rPr>
        <w:t>Create a quality workspace complete with desk, ergonomic cha</w:t>
      </w:r>
      <w:r w:rsidR="0097203B">
        <w:rPr>
          <w:lang w:val="en-ZA"/>
        </w:rPr>
        <w:t>i</w:t>
      </w:r>
      <w:r w:rsidR="00F75630" w:rsidRPr="00F75630">
        <w:rPr>
          <w:lang w:val="en-ZA"/>
        </w:rPr>
        <w:t>r, lighting, printer, copier, and storage space.</w:t>
      </w:r>
    </w:p>
    <w:p w14:paraId="36E5FE55" w14:textId="688D809B" w:rsidR="006B0207" w:rsidRPr="006B0207" w:rsidRDefault="00FE4834" w:rsidP="006B0207">
      <w:pPr>
        <w:pStyle w:val="checkboxindent"/>
      </w:pPr>
      <w:sdt>
        <w:sdtPr>
          <w:id w:val="1094058934"/>
          <w15:appearance w15:val="hidden"/>
          <w14:checkbox>
            <w14:checked w14:val="0"/>
            <w14:checkedState w14:val="0050" w14:font="Wingdings 2"/>
            <w14:uncheckedState w14:val="2610" w14:font="MS Gothic"/>
          </w14:checkbox>
        </w:sdtPr>
        <w:sdtEndPr/>
        <w:sdtContent>
          <w:r w:rsidR="006B0207" w:rsidRPr="006B0207">
            <w:rPr>
              <w:rFonts w:hint="eastAsia"/>
            </w:rPr>
            <w:t>☐</w:t>
          </w:r>
        </w:sdtContent>
      </w:sdt>
      <w:r w:rsidR="006B0207" w:rsidRPr="006B0207">
        <w:tab/>
      </w:r>
      <w:r w:rsidR="00353701" w:rsidRPr="00353701">
        <w:rPr>
          <w:lang w:val="en-ZA"/>
        </w:rPr>
        <w:t>Obtain a quality desktop or laptop computer.</w:t>
      </w:r>
    </w:p>
    <w:p w14:paraId="305AC784" w14:textId="4E70C869" w:rsidR="006B0207" w:rsidRPr="006B0207" w:rsidRDefault="00FE4834" w:rsidP="006B0207">
      <w:pPr>
        <w:pStyle w:val="checkboxindent"/>
      </w:pPr>
      <w:sdt>
        <w:sdtPr>
          <w:id w:val="-1326429239"/>
          <w15:appearance w15:val="hidden"/>
          <w14:checkbox>
            <w14:checked w14:val="0"/>
            <w14:checkedState w14:val="0050" w14:font="Wingdings 2"/>
            <w14:uncheckedState w14:val="2610" w14:font="MS Gothic"/>
          </w14:checkbox>
        </w:sdtPr>
        <w:sdtEndPr/>
        <w:sdtContent>
          <w:r w:rsidR="006B0207" w:rsidRPr="006B0207">
            <w:rPr>
              <w:rFonts w:hint="eastAsia"/>
            </w:rPr>
            <w:t>☐</w:t>
          </w:r>
        </w:sdtContent>
      </w:sdt>
      <w:r w:rsidR="006B0207" w:rsidRPr="006B0207">
        <w:tab/>
      </w:r>
      <w:r w:rsidR="00866104" w:rsidRPr="00866104">
        <w:rPr>
          <w:lang w:val="en-ZA"/>
        </w:rPr>
        <w:t>Install Microsoft Office or Office 365, plus any other software necessary for your particular job.</w:t>
      </w:r>
    </w:p>
    <w:p w14:paraId="25A4D51E" w14:textId="7032B211" w:rsidR="006B0207" w:rsidRPr="006B0207" w:rsidRDefault="00FE4834" w:rsidP="006B0207">
      <w:pPr>
        <w:pStyle w:val="checkboxindent"/>
      </w:pPr>
      <w:sdt>
        <w:sdtPr>
          <w:id w:val="-1845544511"/>
          <w15:appearance w15:val="hidden"/>
          <w14:checkbox>
            <w14:checked w14:val="0"/>
            <w14:checkedState w14:val="0050" w14:font="Wingdings 2"/>
            <w14:uncheckedState w14:val="2610" w14:font="MS Gothic"/>
          </w14:checkbox>
        </w:sdtPr>
        <w:sdtEndPr/>
        <w:sdtContent>
          <w:r w:rsidR="006B0207" w:rsidRPr="006B0207">
            <w:rPr>
              <w:rFonts w:hint="eastAsia"/>
            </w:rPr>
            <w:t>☐</w:t>
          </w:r>
        </w:sdtContent>
      </w:sdt>
      <w:r w:rsidR="006B0207" w:rsidRPr="006B0207">
        <w:tab/>
      </w:r>
      <w:r w:rsidR="00142607" w:rsidRPr="00142607">
        <w:rPr>
          <w:rFonts w:ascii="Times New Roman" w:eastAsia="Calibri" w:hAnsi="Times New Roman" w:cs="Times New Roman"/>
          <w:szCs w:val="22"/>
          <w:lang w:val="en-ZA"/>
        </w:rPr>
        <w:t>Stock up on office stationery.  Set up an account with your local store, if necessary, to ensure you never run out.</w:t>
      </w:r>
    </w:p>
    <w:p w14:paraId="3D447BA9" w14:textId="2A11AC2A" w:rsidR="00AA5B41" w:rsidRPr="00AA5B41" w:rsidRDefault="00AA5B41" w:rsidP="00AA5B41">
      <w:pPr>
        <w:pStyle w:val="Heading1"/>
        <w:rPr>
          <w:lang w:val="en-ZA"/>
        </w:rPr>
      </w:pPr>
      <w:r w:rsidRPr="00AA5B41">
        <w:rPr>
          <w:lang w:val="en-ZA"/>
        </w:rPr>
        <w:t>MAKING IT WORK</w:t>
      </w:r>
    </w:p>
    <w:p w14:paraId="2AAEA1D0" w14:textId="49357634" w:rsidR="006B0207" w:rsidRPr="006B0207" w:rsidRDefault="00FE4834" w:rsidP="006B0207">
      <w:pPr>
        <w:pStyle w:val="checkboxindent"/>
      </w:pPr>
      <w:sdt>
        <w:sdtPr>
          <w:id w:val="1468161820"/>
          <w15:appearance w15:val="hidden"/>
          <w14:checkbox>
            <w14:checked w14:val="0"/>
            <w14:checkedState w14:val="0050" w14:font="Wingdings 2"/>
            <w14:uncheckedState w14:val="2610" w14:font="MS Gothic"/>
          </w14:checkbox>
        </w:sdtPr>
        <w:sdtEndPr/>
        <w:sdtContent>
          <w:r w:rsidR="006B0207">
            <w:rPr>
              <w:rFonts w:ascii="MS Gothic" w:eastAsia="MS Gothic" w:hAnsi="MS Gothic" w:hint="eastAsia"/>
            </w:rPr>
            <w:t>☐</w:t>
          </w:r>
        </w:sdtContent>
      </w:sdt>
      <w:r w:rsidR="006B0207" w:rsidRPr="006B0207">
        <w:tab/>
      </w:r>
      <w:r w:rsidR="00142607" w:rsidRPr="00142607">
        <w:rPr>
          <w:lang w:val="en-ZA"/>
        </w:rPr>
        <w:t>Structure your day.  Set yourself regular working hours and stick to them.</w:t>
      </w:r>
    </w:p>
    <w:p w14:paraId="0882737F" w14:textId="63E63A6C" w:rsidR="006B0207" w:rsidRPr="006B0207" w:rsidRDefault="00FE4834" w:rsidP="006B0207">
      <w:pPr>
        <w:pStyle w:val="checkboxindent"/>
      </w:pPr>
      <w:sdt>
        <w:sdtPr>
          <w:id w:val="-1854182043"/>
          <w15:appearance w15:val="hidden"/>
          <w14:checkbox>
            <w14:checked w14:val="0"/>
            <w14:checkedState w14:val="0050" w14:font="Wingdings 2"/>
            <w14:uncheckedState w14:val="2610" w14:font="MS Gothic"/>
          </w14:checkbox>
        </w:sdtPr>
        <w:sdtEndPr/>
        <w:sdtContent>
          <w:r w:rsidR="006B0207" w:rsidRPr="006B0207">
            <w:rPr>
              <w:rFonts w:hint="eastAsia"/>
            </w:rPr>
            <w:t>☐</w:t>
          </w:r>
        </w:sdtContent>
      </w:sdt>
      <w:r w:rsidR="006B0207" w:rsidRPr="006B0207">
        <w:tab/>
      </w:r>
      <w:r w:rsidR="0069460C" w:rsidRPr="0069460C">
        <w:rPr>
          <w:lang w:val="en-ZA"/>
        </w:rPr>
        <w:t>Tell friends and family that you are 'at work' during your working hours.  Often, those close to you think that if you are home, then it is OK to call or pop in for a chat.</w:t>
      </w:r>
    </w:p>
    <w:p w14:paraId="0F9574D4" w14:textId="54A3AC1C" w:rsidR="006B0207" w:rsidRPr="006B0207" w:rsidRDefault="00FE4834" w:rsidP="006B0207">
      <w:pPr>
        <w:pStyle w:val="checkboxindent"/>
      </w:pPr>
      <w:sdt>
        <w:sdtPr>
          <w:id w:val="-1396812348"/>
          <w15:appearance w15:val="hidden"/>
          <w14:checkbox>
            <w14:checked w14:val="0"/>
            <w14:checkedState w14:val="0050" w14:font="Wingdings 2"/>
            <w14:uncheckedState w14:val="2610" w14:font="MS Gothic"/>
          </w14:checkbox>
        </w:sdtPr>
        <w:sdtEndPr/>
        <w:sdtContent>
          <w:r w:rsidR="006B0207" w:rsidRPr="006B0207">
            <w:rPr>
              <w:rFonts w:hint="eastAsia"/>
            </w:rPr>
            <w:t>☐</w:t>
          </w:r>
        </w:sdtContent>
      </w:sdt>
      <w:r w:rsidR="006B0207" w:rsidRPr="006B0207">
        <w:tab/>
      </w:r>
      <w:r w:rsidR="00E71648" w:rsidRPr="00E71648">
        <w:rPr>
          <w:lang w:val="en-ZA"/>
        </w:rPr>
        <w:t>Take regular breaks.</w:t>
      </w:r>
    </w:p>
    <w:p w14:paraId="27387058" w14:textId="77777777" w:rsidR="00415175" w:rsidRPr="00415175" w:rsidRDefault="00FE4834" w:rsidP="00415175">
      <w:pPr>
        <w:pStyle w:val="checkboxindent"/>
        <w:rPr>
          <w:lang w:val="en-ZA"/>
        </w:rPr>
      </w:pPr>
      <w:sdt>
        <w:sdtPr>
          <w:id w:val="-1527398874"/>
          <w15:appearance w15:val="hidden"/>
          <w14:checkbox>
            <w14:checked w14:val="0"/>
            <w14:checkedState w14:val="0050" w14:font="Wingdings 2"/>
            <w14:uncheckedState w14:val="2610" w14:font="MS Gothic"/>
          </w14:checkbox>
        </w:sdtPr>
        <w:sdtEndPr/>
        <w:sdtContent>
          <w:r w:rsidR="006B0207" w:rsidRPr="006B0207">
            <w:rPr>
              <w:rFonts w:hint="eastAsia"/>
            </w:rPr>
            <w:t>☐</w:t>
          </w:r>
        </w:sdtContent>
      </w:sdt>
      <w:r w:rsidR="006B0207" w:rsidRPr="006B0207">
        <w:tab/>
      </w:r>
      <w:r w:rsidR="00415175" w:rsidRPr="00415175">
        <w:rPr>
          <w:lang w:val="en-ZA"/>
        </w:rPr>
        <w:t>Save your work to the cloud with OneDrive.  That way, you can take your work with you if you need a change of scenery.</w:t>
      </w:r>
    </w:p>
    <w:p w14:paraId="352CE743" w14:textId="1741FEB3" w:rsidR="006B0207" w:rsidRPr="006B0207" w:rsidRDefault="00FE4834" w:rsidP="006B0207">
      <w:pPr>
        <w:pStyle w:val="checkboxindent"/>
      </w:pPr>
      <w:sdt>
        <w:sdtPr>
          <w:id w:val="-175889217"/>
          <w15:appearance w15:val="hidden"/>
          <w14:checkbox>
            <w14:checked w14:val="0"/>
            <w14:checkedState w14:val="0050" w14:font="Wingdings 2"/>
            <w14:uncheckedState w14:val="2610" w14:font="MS Gothic"/>
          </w14:checkbox>
        </w:sdtPr>
        <w:sdtEndPr/>
        <w:sdtContent>
          <w:r w:rsidR="006B0207" w:rsidRPr="006B0207">
            <w:rPr>
              <w:rFonts w:hint="eastAsia"/>
            </w:rPr>
            <w:t>☐</w:t>
          </w:r>
        </w:sdtContent>
      </w:sdt>
      <w:r w:rsidR="006B0207" w:rsidRPr="006B0207">
        <w:tab/>
      </w:r>
      <w:r w:rsidR="00F75EC4" w:rsidRPr="00F75EC4">
        <w:rPr>
          <w:lang w:val="en-ZA"/>
        </w:rPr>
        <w:t>Switch off at the end of the day.  Do not be tempted to check your e-mail after the working day has finished.</w:t>
      </w:r>
    </w:p>
    <w:sectPr w:rsidR="006B0207" w:rsidRPr="006B0207" w:rsidSect="003376C9">
      <w:pgSz w:w="12240" w:h="15840"/>
      <w:pgMar w:top="1440" w:right="720" w:bottom="720" w:left="2880" w:header="706" w:footer="70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82CA77E" w14:textId="77777777" w:rsidR="00FE4834" w:rsidRDefault="00FE4834" w:rsidP="0033561F">
      <w:r>
        <w:separator/>
      </w:r>
    </w:p>
  </w:endnote>
  <w:endnote w:type="continuationSeparator" w:id="0">
    <w:p w14:paraId="31C28084" w14:textId="77777777" w:rsidR="00FE4834" w:rsidRDefault="00FE4834" w:rsidP="0033561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altName w:val="Calibri"/>
    <w:panose1 w:val="020F0502020204030204"/>
    <w:charset w:val="00"/>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Trebuchet MS">
    <w:panose1 w:val="020B0603020202020204"/>
    <w:charset w:val="00"/>
    <w:family w:val="swiss"/>
    <w:pitch w:val="variable"/>
    <w:sig w:usb0="000006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E5D874F" w14:textId="77777777" w:rsidR="00FE4834" w:rsidRDefault="00FE4834" w:rsidP="0033561F">
      <w:r>
        <w:separator/>
      </w:r>
    </w:p>
  </w:footnote>
  <w:footnote w:type="continuationSeparator" w:id="0">
    <w:p w14:paraId="48ACE1D1" w14:textId="77777777" w:rsidR="00FE4834" w:rsidRDefault="00FE4834" w:rsidP="0033561F">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B3F2815"/>
    <w:multiLevelType w:val="hybridMultilevel"/>
    <w:tmpl w:val="CB1230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0C87583"/>
    <w:multiLevelType w:val="hybridMultilevel"/>
    <w:tmpl w:val="0E38E5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6894CFA"/>
    <w:multiLevelType w:val="hybridMultilevel"/>
    <w:tmpl w:val="9198F70E"/>
    <w:lvl w:ilvl="0" w:tplc="B1F45EBE">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90D2F0C"/>
    <w:multiLevelType w:val="hybridMultilevel"/>
    <w:tmpl w:val="1C5AEA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2E97AC0"/>
    <w:multiLevelType w:val="hybridMultilevel"/>
    <w:tmpl w:val="CBCA796E"/>
    <w:lvl w:ilvl="0" w:tplc="B1F45EBE">
      <w:start w:val="1"/>
      <w:numFmt w:val="bullet"/>
      <w:lvlText w:val="□"/>
      <w:lvlJc w:val="left"/>
      <w:pPr>
        <w:ind w:left="1080" w:hanging="360"/>
      </w:pPr>
      <w:rPr>
        <w:rFonts w:ascii="Calibri" w:hAnsi="Calibr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2CF2764B"/>
    <w:multiLevelType w:val="hybridMultilevel"/>
    <w:tmpl w:val="E46221A4"/>
    <w:lvl w:ilvl="0" w:tplc="B1F45EBE">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3601931"/>
    <w:multiLevelType w:val="hybridMultilevel"/>
    <w:tmpl w:val="B26087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4BF4697"/>
    <w:multiLevelType w:val="hybridMultilevel"/>
    <w:tmpl w:val="80A0DE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3EC13B97"/>
    <w:multiLevelType w:val="hybridMultilevel"/>
    <w:tmpl w:val="2460C2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9E21765"/>
    <w:multiLevelType w:val="hybridMultilevel"/>
    <w:tmpl w:val="577A79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4A5734AE"/>
    <w:multiLevelType w:val="hybridMultilevel"/>
    <w:tmpl w:val="49FCB5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4BF84075"/>
    <w:multiLevelType w:val="hybridMultilevel"/>
    <w:tmpl w:val="003654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C290C35"/>
    <w:multiLevelType w:val="hybridMultilevel"/>
    <w:tmpl w:val="DA603B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5E443A4"/>
    <w:multiLevelType w:val="hybridMultilevel"/>
    <w:tmpl w:val="74381E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5A0835BD"/>
    <w:multiLevelType w:val="hybridMultilevel"/>
    <w:tmpl w:val="AD065A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648210D6"/>
    <w:multiLevelType w:val="hybridMultilevel"/>
    <w:tmpl w:val="47E6D2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65577F7B"/>
    <w:multiLevelType w:val="hybridMultilevel"/>
    <w:tmpl w:val="AB3EF9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6C0004D0"/>
    <w:multiLevelType w:val="hybridMultilevel"/>
    <w:tmpl w:val="A0542E78"/>
    <w:lvl w:ilvl="0" w:tplc="B1F45EBE">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779156D1"/>
    <w:multiLevelType w:val="hybridMultilevel"/>
    <w:tmpl w:val="94A893F4"/>
    <w:lvl w:ilvl="0" w:tplc="B1F45EBE">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4"/>
  </w:num>
  <w:num w:numId="2">
    <w:abstractNumId w:val="3"/>
  </w:num>
  <w:num w:numId="3">
    <w:abstractNumId w:val="12"/>
  </w:num>
  <w:num w:numId="4">
    <w:abstractNumId w:val="13"/>
  </w:num>
  <w:num w:numId="5">
    <w:abstractNumId w:val="6"/>
  </w:num>
  <w:num w:numId="6">
    <w:abstractNumId w:val="8"/>
  </w:num>
  <w:num w:numId="7">
    <w:abstractNumId w:val="10"/>
  </w:num>
  <w:num w:numId="8">
    <w:abstractNumId w:val="15"/>
  </w:num>
  <w:num w:numId="9">
    <w:abstractNumId w:val="7"/>
  </w:num>
  <w:num w:numId="10">
    <w:abstractNumId w:val="11"/>
  </w:num>
  <w:num w:numId="11">
    <w:abstractNumId w:val="0"/>
  </w:num>
  <w:num w:numId="12">
    <w:abstractNumId w:val="16"/>
  </w:num>
  <w:num w:numId="13">
    <w:abstractNumId w:val="9"/>
  </w:num>
  <w:num w:numId="14">
    <w:abstractNumId w:val="1"/>
  </w:num>
  <w:num w:numId="15">
    <w:abstractNumId w:val="18"/>
  </w:num>
  <w:num w:numId="16">
    <w:abstractNumId w:val="4"/>
  </w:num>
  <w:num w:numId="17">
    <w:abstractNumId w:val="2"/>
  </w:num>
  <w:num w:numId="18">
    <w:abstractNumId w:val="17"/>
  </w:num>
  <w:num w:numId="1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30"/>
  <w:removePersonalInformation/>
  <w:removeDateAndTime/>
  <w:attachedTemplate r:id="rId1"/>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stylePaneSortMethod w:val="0000"/>
  <w:defaultTabStop w:val="720"/>
  <w:characterSpacingControl w:val="doNotCompress"/>
  <w:savePreviewPicture/>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555A9"/>
    <w:rsid w:val="000128C3"/>
    <w:rsid w:val="00021798"/>
    <w:rsid w:val="00057305"/>
    <w:rsid w:val="000640BB"/>
    <w:rsid w:val="0008510D"/>
    <w:rsid w:val="000A0C55"/>
    <w:rsid w:val="000B30FB"/>
    <w:rsid w:val="000B4E5F"/>
    <w:rsid w:val="000E29EF"/>
    <w:rsid w:val="000F6A1D"/>
    <w:rsid w:val="0011687E"/>
    <w:rsid w:val="001232C8"/>
    <w:rsid w:val="00123C6D"/>
    <w:rsid w:val="00142607"/>
    <w:rsid w:val="00153238"/>
    <w:rsid w:val="00153445"/>
    <w:rsid w:val="00166C03"/>
    <w:rsid w:val="00166E62"/>
    <w:rsid w:val="001C0EED"/>
    <w:rsid w:val="001C2499"/>
    <w:rsid w:val="001C7F57"/>
    <w:rsid w:val="001E6F85"/>
    <w:rsid w:val="0020332F"/>
    <w:rsid w:val="00233971"/>
    <w:rsid w:val="00237CC7"/>
    <w:rsid w:val="00242F1F"/>
    <w:rsid w:val="00243A0A"/>
    <w:rsid w:val="0025061D"/>
    <w:rsid w:val="0028182B"/>
    <w:rsid w:val="00294300"/>
    <w:rsid w:val="0029531E"/>
    <w:rsid w:val="002A0B77"/>
    <w:rsid w:val="002B1B68"/>
    <w:rsid w:val="002E7157"/>
    <w:rsid w:val="00314AB7"/>
    <w:rsid w:val="0033561F"/>
    <w:rsid w:val="003376C9"/>
    <w:rsid w:val="00353701"/>
    <w:rsid w:val="003B4002"/>
    <w:rsid w:val="003D1CD0"/>
    <w:rsid w:val="003E35DA"/>
    <w:rsid w:val="003F6EB6"/>
    <w:rsid w:val="00415175"/>
    <w:rsid w:val="00432A6E"/>
    <w:rsid w:val="0043632A"/>
    <w:rsid w:val="0043791E"/>
    <w:rsid w:val="00446D32"/>
    <w:rsid w:val="00456CF8"/>
    <w:rsid w:val="00487F55"/>
    <w:rsid w:val="004918A6"/>
    <w:rsid w:val="00497373"/>
    <w:rsid w:val="004A58D2"/>
    <w:rsid w:val="004B6355"/>
    <w:rsid w:val="004C48A5"/>
    <w:rsid w:val="004F2F18"/>
    <w:rsid w:val="005075B2"/>
    <w:rsid w:val="00510F45"/>
    <w:rsid w:val="0053523F"/>
    <w:rsid w:val="005378E9"/>
    <w:rsid w:val="005409AC"/>
    <w:rsid w:val="00543F18"/>
    <w:rsid w:val="00557B53"/>
    <w:rsid w:val="005610A4"/>
    <w:rsid w:val="005629E3"/>
    <w:rsid w:val="00571D28"/>
    <w:rsid w:val="0057267C"/>
    <w:rsid w:val="00572C85"/>
    <w:rsid w:val="00584718"/>
    <w:rsid w:val="005927CC"/>
    <w:rsid w:val="005A744B"/>
    <w:rsid w:val="005D1046"/>
    <w:rsid w:val="005E7700"/>
    <w:rsid w:val="00620425"/>
    <w:rsid w:val="006273E3"/>
    <w:rsid w:val="0063233B"/>
    <w:rsid w:val="0069460C"/>
    <w:rsid w:val="006A46E4"/>
    <w:rsid w:val="006B0207"/>
    <w:rsid w:val="006B544A"/>
    <w:rsid w:val="006C5197"/>
    <w:rsid w:val="007555A9"/>
    <w:rsid w:val="00755AF9"/>
    <w:rsid w:val="007628D7"/>
    <w:rsid w:val="007733B1"/>
    <w:rsid w:val="00775724"/>
    <w:rsid w:val="00776B49"/>
    <w:rsid w:val="00792D9A"/>
    <w:rsid w:val="007B1BD0"/>
    <w:rsid w:val="007C4151"/>
    <w:rsid w:val="007D7966"/>
    <w:rsid w:val="007D7F30"/>
    <w:rsid w:val="007E261C"/>
    <w:rsid w:val="007F469B"/>
    <w:rsid w:val="00825BDD"/>
    <w:rsid w:val="00857515"/>
    <w:rsid w:val="00862B20"/>
    <w:rsid w:val="00866104"/>
    <w:rsid w:val="008777B6"/>
    <w:rsid w:val="008B4AB9"/>
    <w:rsid w:val="008B6475"/>
    <w:rsid w:val="008C5596"/>
    <w:rsid w:val="008C5930"/>
    <w:rsid w:val="008D0332"/>
    <w:rsid w:val="008D296F"/>
    <w:rsid w:val="008D53B7"/>
    <w:rsid w:val="008D6306"/>
    <w:rsid w:val="008E20B6"/>
    <w:rsid w:val="008F5554"/>
    <w:rsid w:val="009029DC"/>
    <w:rsid w:val="009173BC"/>
    <w:rsid w:val="00924458"/>
    <w:rsid w:val="009408A2"/>
    <w:rsid w:val="0095543B"/>
    <w:rsid w:val="00971536"/>
    <w:rsid w:val="0097203B"/>
    <w:rsid w:val="00981289"/>
    <w:rsid w:val="00986821"/>
    <w:rsid w:val="009C7A0F"/>
    <w:rsid w:val="009D4001"/>
    <w:rsid w:val="009D6BD2"/>
    <w:rsid w:val="009D75EF"/>
    <w:rsid w:val="00A238F7"/>
    <w:rsid w:val="00A347CF"/>
    <w:rsid w:val="00A6621B"/>
    <w:rsid w:val="00A7247E"/>
    <w:rsid w:val="00AA5B41"/>
    <w:rsid w:val="00AB36A4"/>
    <w:rsid w:val="00AB79FF"/>
    <w:rsid w:val="00AC1F58"/>
    <w:rsid w:val="00AE00A5"/>
    <w:rsid w:val="00B04497"/>
    <w:rsid w:val="00B06B05"/>
    <w:rsid w:val="00B14286"/>
    <w:rsid w:val="00B255A0"/>
    <w:rsid w:val="00B43EC8"/>
    <w:rsid w:val="00B62D88"/>
    <w:rsid w:val="00B7421E"/>
    <w:rsid w:val="00B7563B"/>
    <w:rsid w:val="00BA788F"/>
    <w:rsid w:val="00BC4FFE"/>
    <w:rsid w:val="00BC7958"/>
    <w:rsid w:val="00BE0B57"/>
    <w:rsid w:val="00C27E6B"/>
    <w:rsid w:val="00C32476"/>
    <w:rsid w:val="00C3336C"/>
    <w:rsid w:val="00C447A4"/>
    <w:rsid w:val="00C56C71"/>
    <w:rsid w:val="00C620A0"/>
    <w:rsid w:val="00C65329"/>
    <w:rsid w:val="00CB11EA"/>
    <w:rsid w:val="00CB51C4"/>
    <w:rsid w:val="00CC32FA"/>
    <w:rsid w:val="00CC52FD"/>
    <w:rsid w:val="00CE410E"/>
    <w:rsid w:val="00CE5855"/>
    <w:rsid w:val="00CF0805"/>
    <w:rsid w:val="00D14B48"/>
    <w:rsid w:val="00D576CF"/>
    <w:rsid w:val="00D93E61"/>
    <w:rsid w:val="00DB7A67"/>
    <w:rsid w:val="00DD0721"/>
    <w:rsid w:val="00DD4D0E"/>
    <w:rsid w:val="00E054BD"/>
    <w:rsid w:val="00E06708"/>
    <w:rsid w:val="00E1749B"/>
    <w:rsid w:val="00E43B97"/>
    <w:rsid w:val="00E71648"/>
    <w:rsid w:val="00F16C6B"/>
    <w:rsid w:val="00F26D55"/>
    <w:rsid w:val="00F341ED"/>
    <w:rsid w:val="00F458C9"/>
    <w:rsid w:val="00F75630"/>
    <w:rsid w:val="00F75EC4"/>
    <w:rsid w:val="00F9298E"/>
    <w:rsid w:val="00F95AC3"/>
    <w:rsid w:val="00FB7965"/>
    <w:rsid w:val="00FC372B"/>
    <w:rsid w:val="00FE39A5"/>
    <w:rsid w:val="00FE4834"/>
  </w:rsids>
  <m:mathPr>
    <m:mathFont m:val="Cambria Math"/>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344DE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lsdException w:name="heading 3" w:semiHidden="1" w:uiPriority="9" w:qFormat="1"/>
    <w:lsdException w:name="heading 4" w:semiHidden="1" w:uiPriority="9" w:qFormat="1"/>
    <w:lsdException w:name="heading 5" w:semiHidden="1" w:uiPriority="9" w:qFormat="1"/>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lsdException w:name="Emphasis" w:semiHidden="1"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semiHidden="1" w:uiPriority="29"/>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lsdException w:name="Subtle Reference" w:semiHidden="1" w:uiPriority="31"/>
    <w:lsdException w:name="Intense Reference" w:semiHidden="1" w:uiPriority="32"/>
    <w:lsdException w:name="Book Title" w:semiHidden="1" w:uiPriority="33"/>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lsdException w:name="Unresolved Mention" w:semiHidden="1" w:unhideWhenUsed="1"/>
    <w:lsdException w:name="Smart Link" w:semiHidden="1" w:unhideWhenUsed="1"/>
  </w:latentStyles>
  <w:style w:type="paragraph" w:default="1" w:styleId="Normal">
    <w:name w:val="Normal"/>
    <w:qFormat/>
    <w:rsid w:val="006B0207"/>
    <w:pPr>
      <w:spacing w:line="264" w:lineRule="auto"/>
    </w:pPr>
    <w:rPr>
      <w:sz w:val="22"/>
    </w:rPr>
  </w:style>
  <w:style w:type="paragraph" w:styleId="Heading1">
    <w:name w:val="heading 1"/>
    <w:basedOn w:val="Normal"/>
    <w:next w:val="Normal"/>
    <w:link w:val="Heading1Char"/>
    <w:uiPriority w:val="9"/>
    <w:qFormat/>
    <w:rsid w:val="006A46E4"/>
    <w:pPr>
      <w:keepNext/>
      <w:keepLines/>
      <w:pBdr>
        <w:top w:val="single" w:sz="8" w:space="1" w:color="7E334C" w:themeColor="accent1"/>
      </w:pBdr>
      <w:spacing w:before="320" w:after="60"/>
      <w:outlineLvl w:val="0"/>
    </w:pPr>
    <w:rPr>
      <w:rFonts w:asciiTheme="majorHAnsi" w:eastAsiaTheme="majorEastAsia" w:hAnsiTheme="majorHAnsi" w:cstheme="majorBidi"/>
      <w:b/>
      <w:bCs/>
      <w:smallCaps/>
      <w:color w:val="18376A" w:themeColor="text2"/>
      <w:sz w:val="32"/>
      <w:szCs w:val="32"/>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semiHidden/>
    <w:rsid w:val="00243A0A"/>
    <w:pPr>
      <w:ind w:left="720"/>
      <w:contextualSpacing/>
    </w:pPr>
  </w:style>
  <w:style w:type="character" w:styleId="Hyperlink">
    <w:name w:val="Hyperlink"/>
    <w:basedOn w:val="DefaultParagraphFont"/>
    <w:uiPriority w:val="99"/>
    <w:semiHidden/>
    <w:rsid w:val="0033561F"/>
    <w:rPr>
      <w:color w:val="18376A" w:themeColor="hyperlink"/>
      <w:u w:val="single"/>
    </w:rPr>
  </w:style>
  <w:style w:type="character" w:customStyle="1" w:styleId="UnresolvedMention1">
    <w:name w:val="Unresolved Mention1"/>
    <w:basedOn w:val="DefaultParagraphFont"/>
    <w:uiPriority w:val="99"/>
    <w:semiHidden/>
    <w:unhideWhenUsed/>
    <w:rsid w:val="0033561F"/>
    <w:rPr>
      <w:color w:val="605E5C"/>
      <w:shd w:val="clear" w:color="auto" w:fill="E1DFDD"/>
    </w:rPr>
  </w:style>
  <w:style w:type="paragraph" w:styleId="Title">
    <w:name w:val="Title"/>
    <w:basedOn w:val="Normal"/>
    <w:next w:val="Normal"/>
    <w:link w:val="TitleChar"/>
    <w:uiPriority w:val="10"/>
    <w:qFormat/>
    <w:rsid w:val="006A46E4"/>
    <w:pPr>
      <w:pBdr>
        <w:top w:val="single" w:sz="8" w:space="6" w:color="7E334C" w:themeColor="accent1"/>
        <w:bottom w:val="single" w:sz="8" w:space="3" w:color="7E334C" w:themeColor="accent1"/>
      </w:pBdr>
      <w:spacing w:before="100" w:after="300"/>
      <w:contextualSpacing/>
    </w:pPr>
    <w:rPr>
      <w:rFonts w:asciiTheme="majorHAnsi" w:eastAsiaTheme="majorEastAsia" w:hAnsiTheme="majorHAnsi" w:cstheme="majorBidi"/>
      <w:smallCaps/>
      <w:noProof/>
      <w:color w:val="18376A" w:themeColor="text2"/>
      <w:kern w:val="28"/>
      <w:sz w:val="52"/>
      <w:szCs w:val="52"/>
    </w:rPr>
  </w:style>
  <w:style w:type="character" w:customStyle="1" w:styleId="TitleChar">
    <w:name w:val="Title Char"/>
    <w:basedOn w:val="DefaultParagraphFont"/>
    <w:link w:val="Title"/>
    <w:uiPriority w:val="10"/>
    <w:rsid w:val="006A46E4"/>
    <w:rPr>
      <w:rFonts w:asciiTheme="majorHAnsi" w:eastAsiaTheme="majorEastAsia" w:hAnsiTheme="majorHAnsi" w:cstheme="majorBidi"/>
      <w:smallCaps/>
      <w:noProof/>
      <w:color w:val="18376A" w:themeColor="text2"/>
      <w:kern w:val="28"/>
      <w:sz w:val="52"/>
      <w:szCs w:val="52"/>
    </w:rPr>
  </w:style>
  <w:style w:type="character" w:customStyle="1" w:styleId="Heading1Char">
    <w:name w:val="Heading 1 Char"/>
    <w:basedOn w:val="DefaultParagraphFont"/>
    <w:link w:val="Heading1"/>
    <w:uiPriority w:val="9"/>
    <w:rsid w:val="006A46E4"/>
    <w:rPr>
      <w:rFonts w:asciiTheme="majorHAnsi" w:eastAsiaTheme="majorEastAsia" w:hAnsiTheme="majorHAnsi" w:cstheme="majorBidi"/>
      <w:b/>
      <w:bCs/>
      <w:smallCaps/>
      <w:color w:val="18376A" w:themeColor="text2"/>
      <w:sz w:val="32"/>
      <w:szCs w:val="32"/>
    </w:rPr>
  </w:style>
  <w:style w:type="paragraph" w:customStyle="1" w:styleId="checkboxindent">
    <w:name w:val="checkbox indent"/>
    <w:basedOn w:val="Normal"/>
    <w:qFormat/>
    <w:rsid w:val="00C32476"/>
    <w:pPr>
      <w:spacing w:before="50" w:after="50" w:line="254" w:lineRule="auto"/>
      <w:ind w:left="357" w:hanging="357"/>
    </w:pPr>
  </w:style>
  <w:style w:type="paragraph" w:styleId="Header">
    <w:name w:val="header"/>
    <w:basedOn w:val="Normal"/>
    <w:link w:val="HeaderChar"/>
    <w:uiPriority w:val="99"/>
    <w:semiHidden/>
    <w:rsid w:val="009029DC"/>
    <w:pPr>
      <w:tabs>
        <w:tab w:val="center" w:pos="4513"/>
        <w:tab w:val="right" w:pos="9026"/>
      </w:tabs>
      <w:spacing w:line="240" w:lineRule="auto"/>
    </w:pPr>
  </w:style>
  <w:style w:type="character" w:customStyle="1" w:styleId="HeaderChar">
    <w:name w:val="Header Char"/>
    <w:basedOn w:val="DefaultParagraphFont"/>
    <w:link w:val="Header"/>
    <w:uiPriority w:val="99"/>
    <w:semiHidden/>
    <w:rsid w:val="006B0207"/>
    <w:rPr>
      <w:sz w:val="22"/>
    </w:rPr>
  </w:style>
  <w:style w:type="paragraph" w:styleId="Footer">
    <w:name w:val="footer"/>
    <w:basedOn w:val="Normal"/>
    <w:link w:val="FooterChar"/>
    <w:uiPriority w:val="99"/>
    <w:semiHidden/>
    <w:rsid w:val="009029DC"/>
    <w:pPr>
      <w:tabs>
        <w:tab w:val="center" w:pos="4513"/>
        <w:tab w:val="right" w:pos="9026"/>
      </w:tabs>
      <w:spacing w:line="240" w:lineRule="auto"/>
    </w:pPr>
  </w:style>
  <w:style w:type="character" w:customStyle="1" w:styleId="FooterChar">
    <w:name w:val="Footer Char"/>
    <w:basedOn w:val="DefaultParagraphFont"/>
    <w:link w:val="Footer"/>
    <w:uiPriority w:val="99"/>
    <w:semiHidden/>
    <w:rsid w:val="006B0207"/>
    <w:rPr>
      <w:sz w:val="22"/>
    </w:rPr>
  </w:style>
  <w:style w:type="character" w:styleId="PlaceholderText">
    <w:name w:val="Placeholder Text"/>
    <w:basedOn w:val="DefaultParagraphFont"/>
    <w:uiPriority w:val="99"/>
    <w:semiHidden/>
    <w:rsid w:val="006B0207"/>
    <w:rPr>
      <w:color w:val="808080"/>
    </w:rPr>
  </w:style>
  <w:style w:type="paragraph" w:customStyle="1" w:styleId="Checkbox">
    <w:name w:val="Checkbox"/>
    <w:basedOn w:val="checkboxindent"/>
    <w:qFormat/>
    <w:rsid w:val="006B0207"/>
    <w:rPr>
      <w:rFonts w:ascii="MS Gothic" w:eastAsia="MS Gothic" w:hAnsi="MS Gothic"/>
      <w:color w:val="7E334C" w:themeColor="accent1"/>
    </w:rPr>
  </w:style>
  <w:style w:type="character" w:styleId="UnresolvedMention">
    <w:name w:val="Unresolved Mention"/>
    <w:basedOn w:val="DefaultParagraphFont"/>
    <w:uiPriority w:val="99"/>
    <w:semiHidden/>
    <w:unhideWhenUsed/>
    <w:rsid w:val="006B020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gif"/><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openxmlformats.org/officeDocument/2006/relationships/styles" Target="styles.xml"/><Relationship Id="rId15" Type="http://schemas.openxmlformats.org/officeDocument/2006/relationships/theme" Target="theme/theme1.xml"/><Relationship Id="rId10" Type="http://schemas.openxmlformats.org/officeDocument/2006/relationships/image" Target="media/image1.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glossaryDocument" Target="glossary/document.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hristine\AppData\Roaming\Microsoft\Templates\Work%20from%20home%20checklist.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docParts>
    <w:docPart>
      <w:docPartPr>
        <w:name w:val="A287E0D98BD944EE852596C22961240B"/>
        <w:category>
          <w:name w:val="General"/>
          <w:gallery w:val="placeholder"/>
        </w:category>
        <w:types>
          <w:type w:val="bbPlcHdr"/>
        </w:types>
        <w:behaviors>
          <w:behavior w:val="content"/>
        </w:behaviors>
        <w:guid w:val="{7EF89714-BCE3-4C3F-88AE-24368E604B60}"/>
      </w:docPartPr>
      <w:docPartBody>
        <w:p w:rsidR="00C75961" w:rsidRDefault="00841B4E">
          <w:pPr>
            <w:pStyle w:val="A287E0D98BD944EE852596C22961240B"/>
          </w:pPr>
          <w:r w:rsidRPr="006B0207">
            <w:t>Working from home certainly doesn’t suit everyone. And while giving up the daily commute and working in your PJs might sound amazing, it’s necessary to give real thought as to whether it will really work for you.</w:t>
          </w:r>
        </w:p>
      </w:docPartBody>
    </w:docPart>
    <w:docPart>
      <w:docPartPr>
        <w:name w:val="22C40553B5FF4DD7AF080E00423E7253"/>
        <w:category>
          <w:name w:val="General"/>
          <w:gallery w:val="placeholder"/>
        </w:category>
        <w:types>
          <w:type w:val="bbPlcHdr"/>
        </w:types>
        <w:behaviors>
          <w:behavior w:val="content"/>
        </w:behaviors>
        <w:guid w:val="{69458A70-3A3D-46C8-BC82-E74C2A86340D}"/>
      </w:docPartPr>
      <w:docPartBody>
        <w:p w:rsidR="00C75961" w:rsidRDefault="00841B4E">
          <w:pPr>
            <w:pStyle w:val="22C40553B5FF4DD7AF080E00423E7253"/>
          </w:pPr>
          <w:r w:rsidRPr="006B0207">
            <w:t>Do you need face-to-face interaction, or would communication via email, phone, chat, or video conference suffice?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altName w:val="Calibri"/>
    <w:panose1 w:val="020F0502020204030204"/>
    <w:charset w:val="00"/>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Trebuchet MS">
    <w:panose1 w:val="020B0603020202020204"/>
    <w:charset w:val="00"/>
    <w:family w:val="swiss"/>
    <w:pitch w:val="variable"/>
    <w:sig w:usb0="000006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41B4E"/>
    <w:rsid w:val="00841B4E"/>
    <w:rsid w:val="00C75961"/>
    <w:rsid w:val="00C97829"/>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en-ZA" w:eastAsia="en-ZA"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452718B19CC4CE281D7638B013D06E2">
    <w:name w:val="E452718B19CC4CE281D7638B013D06E2"/>
  </w:style>
  <w:style w:type="paragraph" w:customStyle="1" w:styleId="A287E0D98BD944EE852596C22961240B">
    <w:name w:val="A287E0D98BD944EE852596C22961240B"/>
  </w:style>
  <w:style w:type="paragraph" w:customStyle="1" w:styleId="F3639A8EAE6F4761B54154B6A4AC9B4B">
    <w:name w:val="F3639A8EAE6F4761B54154B6A4AC9B4B"/>
  </w:style>
  <w:style w:type="paragraph" w:customStyle="1" w:styleId="08741EA412834E8D9E801CE2B2EB0D1B">
    <w:name w:val="08741EA412834E8D9E801CE2B2EB0D1B"/>
  </w:style>
  <w:style w:type="paragraph" w:customStyle="1" w:styleId="B51BF3996CDE4487A69E0E7A8104C6E6">
    <w:name w:val="B51BF3996CDE4487A69E0E7A8104C6E6"/>
  </w:style>
  <w:style w:type="paragraph" w:customStyle="1" w:styleId="98DE503057D3400AAAAA371D94A0EF84">
    <w:name w:val="98DE503057D3400AAAAA371D94A0EF84"/>
  </w:style>
  <w:style w:type="paragraph" w:customStyle="1" w:styleId="22C40553B5FF4DD7AF080E00423E7253">
    <w:name w:val="22C40553B5FF4DD7AF080E00423E7253"/>
  </w:style>
  <w:style w:type="paragraph" w:customStyle="1" w:styleId="8B31066AF9634B0AAA3B916AB370BE40">
    <w:name w:val="8B31066AF9634B0AAA3B916AB370BE40"/>
  </w:style>
  <w:style w:type="paragraph" w:customStyle="1" w:styleId="B1F3CB3C00A9427195EC968E062A1F1E">
    <w:name w:val="B1F3CB3C00A9427195EC968E062A1F1E"/>
  </w:style>
  <w:style w:type="paragraph" w:customStyle="1" w:styleId="89FA0552AA0842BB9BFEA7E89C48F516">
    <w:name w:val="89FA0552AA0842BB9BFEA7E89C48F516"/>
  </w:style>
  <w:style w:type="paragraph" w:customStyle="1" w:styleId="4C0B9E5CF74541DBAA6A54B76FDADBDC">
    <w:name w:val="4C0B9E5CF74541DBAA6A54B76FDADBDC"/>
  </w:style>
  <w:style w:type="paragraph" w:customStyle="1" w:styleId="CD60C9AB027740969E9F75FCC78F1652">
    <w:name w:val="CD60C9AB027740969E9F75FCC78F1652"/>
  </w:style>
  <w:style w:type="paragraph" w:customStyle="1" w:styleId="EC0BE88D6B194E689F875269C5BAB0BC">
    <w:name w:val="EC0BE88D6B194E689F875269C5BAB0BC"/>
  </w:style>
  <w:style w:type="paragraph" w:customStyle="1" w:styleId="C61F9C5D330543B3879368EEF5C851D3">
    <w:name w:val="C61F9C5D330543B3879368EEF5C851D3"/>
  </w:style>
  <w:style w:type="paragraph" w:customStyle="1" w:styleId="5C972841007E4F0D933A6B63DA999076">
    <w:name w:val="5C972841007E4F0D933A6B63DA999076"/>
  </w:style>
  <w:style w:type="paragraph" w:customStyle="1" w:styleId="174DB661C95240808BA05CD196F7B675">
    <w:name w:val="174DB661C95240808BA05CD196F7B675"/>
  </w:style>
  <w:style w:type="paragraph" w:customStyle="1" w:styleId="E018440D188A4F009D8B9C977B3D5C18">
    <w:name w:val="E018440D188A4F009D8B9C977B3D5C18"/>
  </w:style>
  <w:style w:type="paragraph" w:customStyle="1" w:styleId="6C5325647FDD4F7F97020770E6267A97">
    <w:name w:val="6C5325647FDD4F7F97020770E6267A97"/>
  </w:style>
  <w:style w:type="paragraph" w:customStyle="1" w:styleId="FC1E4804079842049C97A35B297003FB">
    <w:name w:val="FC1E4804079842049C97A35B297003FB"/>
  </w:style>
  <w:style w:type="paragraph" w:customStyle="1" w:styleId="28C1A73D43E04A5FB551A9B372F09854">
    <w:name w:val="28C1A73D43E04A5FB551A9B372F09854"/>
  </w:style>
  <w:style w:type="paragraph" w:customStyle="1" w:styleId="4D4E1FEC2DCD4E6CB68471B77F5D1388">
    <w:name w:val="4D4E1FEC2DCD4E6CB68471B77F5D1388"/>
  </w:style>
  <w:style w:type="paragraph" w:customStyle="1" w:styleId="1BB732220421461681FABADFC5FBFC44">
    <w:name w:val="1BB732220421461681FABADFC5FBFC44"/>
  </w:style>
  <w:style w:type="character" w:styleId="Hyperlink">
    <w:name w:val="Hyperlink"/>
    <w:basedOn w:val="DefaultParagraphFont"/>
    <w:uiPriority w:val="99"/>
    <w:semiHidden/>
    <w:rPr>
      <w:color w:val="0563C1" w:themeColor="hyperlink"/>
      <w:u w:val="single"/>
    </w:rPr>
  </w:style>
  <w:style w:type="paragraph" w:customStyle="1" w:styleId="4EB8DF01B764458DACA540AA30AE8D02">
    <w:name w:val="4EB8DF01B764458DACA540AA30AE8D02"/>
  </w:style>
  <w:style w:type="paragraph" w:customStyle="1" w:styleId="8A709087923E490EADADBABB26F79E29">
    <w:name w:val="8A709087923E490EADADBABB26F79E29"/>
  </w:style>
  <w:style w:type="paragraph" w:customStyle="1" w:styleId="AA748FBF23994B4DBF81C31B4D97D7FE">
    <w:name w:val="AA748FBF23994B4DBF81C31B4D97D7FE"/>
    <w:rsid w:val="00C75961"/>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theme/theme1.xml><?xml version="1.0" encoding="utf-8"?>
<a:theme xmlns:a="http://schemas.openxmlformats.org/drawingml/2006/main" name="Office Theme">
  <a:themeElements>
    <a:clrScheme name="Custom 310">
      <a:dk1>
        <a:srgbClr val="535353"/>
      </a:dk1>
      <a:lt1>
        <a:sysClr val="window" lastClr="FFFFFF"/>
      </a:lt1>
      <a:dk2>
        <a:srgbClr val="18376A"/>
      </a:dk2>
      <a:lt2>
        <a:srgbClr val="EEECE1"/>
      </a:lt2>
      <a:accent1>
        <a:srgbClr val="7E334C"/>
      </a:accent1>
      <a:accent2>
        <a:srgbClr val="4F868C"/>
      </a:accent2>
      <a:accent3>
        <a:srgbClr val="95B7BB"/>
      </a:accent3>
      <a:accent4>
        <a:srgbClr val="8F8B48"/>
      </a:accent4>
      <a:accent5>
        <a:srgbClr val="DB6D6E"/>
      </a:accent5>
      <a:accent6>
        <a:srgbClr val="BDC3B9"/>
      </a:accent6>
      <a:hlink>
        <a:srgbClr val="18376A"/>
      </a:hlink>
      <a:folHlink>
        <a:srgbClr val="7E334C"/>
      </a:folHlink>
    </a:clrScheme>
    <a:fontScheme name="Urban">
      <a:majorFont>
        <a:latin typeface="Trebuchet MS"/>
        <a:ea typeface=""/>
        <a:cs typeface=""/>
        <a:font script="Jpan" typeface="ＭＳ ゴシック"/>
        <a:font script="Hang" typeface="맑은 고딕"/>
        <a:font script="Hans" typeface="方正姚体"/>
        <a:font script="Hant" typeface="微軟正黑體"/>
        <a:font script="Arab" typeface="Tahoma"/>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majorFont>
      <a:minorFont>
        <a:latin typeface="Georgia"/>
        <a:ea typeface=""/>
        <a:cs typeface=""/>
        <a:font script="Jpan" typeface="ＭＳ 明朝"/>
        <a:font script="Hang" typeface="맑은 고딕"/>
        <a:font script="Hans" typeface="宋体"/>
        <a:font script="Hant" typeface="新細明體"/>
        <a:font script="Arab" typeface="Arial"/>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MediaServiceKeyPoints xmlns="71af3243-3dd4-4a8d-8c0d-dd76da1f02a5"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79F111ED35F8CC479449609E8A0923A6" ma:contentTypeVersion="11" ma:contentTypeDescription="Create a new document." ma:contentTypeScope="" ma:versionID="1c2eb7a32e66fb6e4260f3771546a5e2">
  <xsd:schema xmlns:xsd="http://www.w3.org/2001/XMLSchema" xmlns:xs="http://www.w3.org/2001/XMLSchema" xmlns:p="http://schemas.microsoft.com/office/2006/metadata/properties" xmlns:ns2="71af3243-3dd4-4a8d-8c0d-dd76da1f02a5" xmlns:ns3="16c05727-aa75-4e4a-9b5f-8a80a1165891" targetNamespace="http://schemas.microsoft.com/office/2006/metadata/properties" ma:root="true" ma:fieldsID="04e1f6479c48b08974ba73b5ca973489" ns2:_="" ns3:_="">
    <xsd:import namespace="71af3243-3dd4-4a8d-8c0d-dd76da1f02a5"/>
    <xsd:import namespace="16c05727-aa75-4e4a-9b5f-8a80a1165891"/>
    <xsd:element name="properties">
      <xsd:complexType>
        <xsd:sequence>
          <xsd:element name="documentManagement">
            <xsd:complexType>
              <xsd:all>
                <xsd:element ref="ns2:MediaServiceMetadata" minOccurs="0"/>
                <xsd:element ref="ns2:MediaServiceFastMetadata" minOccurs="0"/>
                <xsd:element ref="ns2:MediaServiceOCR" minOccurs="0"/>
                <xsd:element ref="ns2:MediaServiceAutoTags" minOccurs="0"/>
                <xsd:element ref="ns2:MediaServiceEventHashCode" minOccurs="0"/>
                <xsd:element ref="ns2:MediaServiceGenerationTime" minOccurs="0"/>
                <xsd:element ref="ns3:SharedWithUsers" minOccurs="0"/>
                <xsd:element ref="ns3:SharedWithDetails" minOccurs="0"/>
                <xsd:element ref="ns2:MediaServiceAutoKeyPoints" minOccurs="0"/>
                <xsd:element ref="ns2:MediaServiceKeyPoint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1af3243-3dd4-4a8d-8c0d-dd76da1f02a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CR" ma:index="10" nillable="true" ma:displayName="MediaServiceOCR" ma:internalName="MediaServiceOCR" ma:readOnly="true">
      <xsd:simpleType>
        <xsd:restriction base="dms:Note">
          <xsd:maxLength value="255"/>
        </xsd:restriction>
      </xsd:simpleType>
    </xsd:element>
    <xsd:element name="MediaServiceAutoTags" ma:index="11" nillable="true" ma:displayName="MediaServiceAutoTags" ma:internalName="MediaServiceAutoTags"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fals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6c05727-aa75-4e4a-9b5f-8a80a1165891"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63C2CE14-B1FC-4C55-945E-FE9ACBA21CC2}">
  <ds:schemaRefs>
    <ds:schemaRef ds:uri="http://schemas.microsoft.com/sharepoint/v3/contenttype/forms"/>
  </ds:schemaRefs>
</ds:datastoreItem>
</file>

<file path=customXml/itemProps2.xml><?xml version="1.0" encoding="utf-8"?>
<ds:datastoreItem xmlns:ds="http://schemas.openxmlformats.org/officeDocument/2006/customXml" ds:itemID="{2DC87B7B-A555-4078-85AD-8620D31BCE94}">
  <ds:schemaRefs>
    <ds:schemaRef ds:uri="http://schemas.microsoft.com/office/2006/metadata/properties"/>
    <ds:schemaRef ds:uri="http://schemas.microsoft.com/office/infopath/2007/PartnerControls"/>
    <ds:schemaRef ds:uri="71af3243-3dd4-4a8d-8c0d-dd76da1f02a5"/>
  </ds:schemaRefs>
</ds:datastoreItem>
</file>

<file path=customXml/itemProps3.xml><?xml version="1.0" encoding="utf-8"?>
<ds:datastoreItem xmlns:ds="http://schemas.openxmlformats.org/officeDocument/2006/customXml" ds:itemID="{D3627659-02C4-49E2-BDDD-5B7CBB04B68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1af3243-3dd4-4a8d-8c0d-dd76da1f02a5"/>
    <ds:schemaRef ds:uri="16c05727-aa75-4e4a-9b5f-8a80a116589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Work from home checklist.dotx</Template>
  <TotalTime>0</TotalTime>
  <Pages>1</Pages>
  <Words>296</Words>
  <Characters>1688</Characters>
  <Application>Microsoft Office Word</Application>
  <DocSecurity>0</DocSecurity>
  <Lines>14</Lines>
  <Paragraphs>3</Paragraphs>
  <ScaleCrop>false</ScaleCrop>
  <HeadingPairs>
    <vt:vector size="4" baseType="variant">
      <vt:variant>
        <vt:lpstr>Title</vt:lpstr>
      </vt:variant>
      <vt:variant>
        <vt:i4>1</vt:i4>
      </vt:variant>
      <vt:variant>
        <vt:lpstr>Headings</vt:lpstr>
      </vt:variant>
      <vt:variant>
        <vt:i4>3</vt:i4>
      </vt:variant>
    </vt:vector>
  </HeadingPairs>
  <TitlesOfParts>
    <vt:vector size="4" baseType="lpstr">
      <vt:lpstr/>
      <vt:lpstr>DETERMINE IF IT IS A FIT FOR YOU</vt:lpstr>
      <vt:lpstr>WORKSPACE AND ESSENTIALS</vt:lpstr>
      <vt:lpstr>MAKING IT WORK</vt:lpstr>
    </vt:vector>
  </TitlesOfParts>
  <Company/>
  <LinksUpToDate>false</LinksUpToDate>
  <CharactersWithSpaces>1981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2020-09-01T09:33:00Z</dcterms:created>
  <dcterms:modified xsi:type="dcterms:W3CDTF">2020-09-01T09:33:00Z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0x01010079F111ED35F8CC479449609E8A0923A6</vt:lpwstr>
  </property>
</Properties>
</file>